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BBC9E" w14:textId="06662A91" w:rsidR="004F1193" w:rsidRPr="008308DC" w:rsidRDefault="004F1193" w:rsidP="008308DC">
      <w:pPr>
        <w:tabs>
          <w:tab w:val="left" w:pos="1843"/>
          <w:tab w:val="left" w:pos="5245"/>
        </w:tabs>
        <w:spacing w:before="120" w:after="120"/>
        <w:rPr>
          <w:rFonts w:ascii="Frutiger LT Std 45 Light" w:hAnsi="Frutiger LT Std 45 Light"/>
          <w:b/>
          <w:sz w:val="20"/>
        </w:rPr>
      </w:pPr>
      <w:proofErr w:type="spellStart"/>
      <w:r w:rsidRPr="00103AD0">
        <w:rPr>
          <w:rFonts w:ascii="Frutiger LT Std 45 Light" w:hAnsi="Frutiger LT Std 45 Light"/>
          <w:sz w:val="20"/>
        </w:rPr>
        <w:t>Projekteerija</w:t>
      </w:r>
      <w:proofErr w:type="spellEnd"/>
    </w:p>
    <w:tbl>
      <w:tblPr>
        <w:tblW w:w="5000" w:type="pct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315"/>
        <w:gridCol w:w="2214"/>
        <w:gridCol w:w="488"/>
        <w:gridCol w:w="3009"/>
      </w:tblGrid>
      <w:tr w:rsidR="00E77745" w:rsidRPr="008308DC" w14:paraId="5F28739B" w14:textId="77777777" w:rsidTr="006B6663">
        <w:trPr>
          <w:trHeight w:hRule="exact" w:val="312"/>
        </w:trPr>
        <w:tc>
          <w:tcPr>
            <w:tcW w:w="3315" w:type="dxa"/>
          </w:tcPr>
          <w:p w14:paraId="411FC168" w14:textId="6D86673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caps/>
                <w:sz w:val="20"/>
              </w:rPr>
            </w:pPr>
            <w:r w:rsidRPr="008308DC">
              <w:rPr>
                <w:rFonts w:ascii="Frutiger LT Std 45 Light" w:hAnsi="Frutiger LT Std 45 Light"/>
                <w:b/>
                <w:caps/>
                <w:sz w:val="20"/>
              </w:rPr>
              <w:t>OÜ</w:t>
            </w:r>
            <w:r w:rsidR="004C5AFC" w:rsidRPr="008308DC">
              <w:rPr>
                <w:rFonts w:ascii="Frutiger LT Std 45 Light" w:hAnsi="Frutiger LT Std 45 Light"/>
                <w:b/>
                <w:caps/>
                <w:sz w:val="20"/>
              </w:rPr>
              <w:t xml:space="preserve"> </w:t>
            </w:r>
            <w:r w:rsidRPr="008308DC">
              <w:rPr>
                <w:rFonts w:ascii="Frutiger LT Std 45 Light" w:hAnsi="Frutiger LT Std 45 Light"/>
                <w:b/>
                <w:caps/>
                <w:sz w:val="20"/>
              </w:rPr>
              <w:t xml:space="preserve">Keskkonnaprojekt </w:t>
            </w:r>
          </w:p>
        </w:tc>
        <w:tc>
          <w:tcPr>
            <w:tcW w:w="2702" w:type="dxa"/>
            <w:gridSpan w:val="2"/>
            <w:shd w:val="clear" w:color="auto" w:fill="auto"/>
          </w:tcPr>
          <w:p w14:paraId="7A4B7B9C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caps/>
                <w:sz w:val="20"/>
              </w:rPr>
            </w:pPr>
          </w:p>
        </w:tc>
        <w:tc>
          <w:tcPr>
            <w:tcW w:w="3009" w:type="dxa"/>
            <w:shd w:val="clear" w:color="auto" w:fill="auto"/>
          </w:tcPr>
          <w:p w14:paraId="3CD1FECB" w14:textId="77777777" w:rsidR="00E77745" w:rsidRPr="008308DC" w:rsidRDefault="00E77745" w:rsidP="008308DC">
            <w:pPr>
              <w:tabs>
                <w:tab w:val="left" w:pos="1843"/>
              </w:tabs>
              <w:jc w:val="left"/>
              <w:rPr>
                <w:rFonts w:ascii="Frutiger LT Std 45 Light" w:hAnsi="Frutiger LT Std 45 Light"/>
                <w:sz w:val="20"/>
              </w:rPr>
            </w:pPr>
          </w:p>
        </w:tc>
      </w:tr>
      <w:tr w:rsidR="00E77745" w:rsidRPr="008308DC" w14:paraId="254A6815" w14:textId="77777777" w:rsidTr="006B6663">
        <w:trPr>
          <w:trHeight w:hRule="exact" w:val="312"/>
        </w:trPr>
        <w:tc>
          <w:tcPr>
            <w:tcW w:w="3315" w:type="dxa"/>
          </w:tcPr>
          <w:p w14:paraId="2DE7F48D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sz w:val="20"/>
              </w:rPr>
            </w:pPr>
            <w:bookmarkStart w:id="0" w:name="_Hlk80636608"/>
            <w:r w:rsidRPr="008308DC">
              <w:rPr>
                <w:rFonts w:ascii="Frutiger LT Std 45 Light" w:hAnsi="Frutiger LT Std 45 Light"/>
                <w:sz w:val="20"/>
              </w:rPr>
              <w:t xml:space="preserve">A: Ringtee 12, </w:t>
            </w:r>
            <w:r w:rsidR="00733FC1" w:rsidRPr="008308DC">
              <w:rPr>
                <w:rFonts w:ascii="Frutiger LT Std 45 Light" w:hAnsi="Frutiger LT Std 45 Light"/>
                <w:sz w:val="20"/>
              </w:rPr>
              <w:t>50105</w:t>
            </w:r>
            <w:r w:rsidRPr="008308DC">
              <w:rPr>
                <w:rFonts w:ascii="Frutiger LT Std 45 Light" w:hAnsi="Frutiger LT Std 45 Light"/>
                <w:sz w:val="20"/>
              </w:rPr>
              <w:t xml:space="preserve"> Tartu</w:t>
            </w:r>
            <w:bookmarkEnd w:id="0"/>
          </w:p>
        </w:tc>
        <w:tc>
          <w:tcPr>
            <w:tcW w:w="2702" w:type="dxa"/>
            <w:gridSpan w:val="2"/>
            <w:shd w:val="clear" w:color="auto" w:fill="auto"/>
          </w:tcPr>
          <w:p w14:paraId="369D86A3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sz w:val="20"/>
              </w:rPr>
            </w:pPr>
          </w:p>
        </w:tc>
        <w:tc>
          <w:tcPr>
            <w:tcW w:w="3009" w:type="dxa"/>
            <w:shd w:val="clear" w:color="auto" w:fill="auto"/>
          </w:tcPr>
          <w:p w14:paraId="5442E4A5" w14:textId="77777777" w:rsidR="00E77745" w:rsidRPr="008308DC" w:rsidRDefault="00E77745" w:rsidP="008308DC">
            <w:pPr>
              <w:tabs>
                <w:tab w:val="left" w:pos="1843"/>
              </w:tabs>
              <w:jc w:val="left"/>
              <w:rPr>
                <w:rFonts w:ascii="Frutiger LT Std 45 Light" w:hAnsi="Frutiger LT Std 45 Light"/>
                <w:b/>
                <w:sz w:val="20"/>
              </w:rPr>
            </w:pPr>
          </w:p>
        </w:tc>
      </w:tr>
      <w:tr w:rsidR="00E77745" w:rsidRPr="0028596E" w14:paraId="3957DE75" w14:textId="77777777" w:rsidTr="006B6663">
        <w:trPr>
          <w:trHeight w:hRule="exact" w:val="312"/>
        </w:trPr>
        <w:tc>
          <w:tcPr>
            <w:tcW w:w="3315" w:type="dxa"/>
          </w:tcPr>
          <w:p w14:paraId="3287B4D0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sz w:val="20"/>
              </w:rPr>
            </w:pPr>
            <w:bookmarkStart w:id="1" w:name="_Hlk80636623"/>
            <w:r w:rsidRPr="008308DC">
              <w:rPr>
                <w:rFonts w:ascii="Frutiger LT Std 45 Light" w:hAnsi="Frutiger LT Std 45 Light"/>
                <w:sz w:val="20"/>
              </w:rPr>
              <w:t>T: +372 730 5060</w:t>
            </w:r>
            <w:bookmarkEnd w:id="1"/>
          </w:p>
        </w:tc>
        <w:tc>
          <w:tcPr>
            <w:tcW w:w="2702" w:type="dxa"/>
            <w:gridSpan w:val="2"/>
            <w:shd w:val="clear" w:color="auto" w:fill="auto"/>
          </w:tcPr>
          <w:p w14:paraId="1B305878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sz w:val="20"/>
              </w:rPr>
            </w:pPr>
          </w:p>
        </w:tc>
        <w:tc>
          <w:tcPr>
            <w:tcW w:w="3009" w:type="dxa"/>
            <w:shd w:val="clear" w:color="auto" w:fill="auto"/>
          </w:tcPr>
          <w:p w14:paraId="28BEC352" w14:textId="77777777" w:rsidR="00E77745" w:rsidRPr="008308DC" w:rsidRDefault="00E77745" w:rsidP="008308DC">
            <w:pPr>
              <w:tabs>
                <w:tab w:val="left" w:pos="1843"/>
              </w:tabs>
              <w:jc w:val="left"/>
              <w:rPr>
                <w:rFonts w:ascii="Frutiger LT Std 45 Light" w:hAnsi="Frutiger LT Std 45 Light"/>
                <w:b/>
                <w:sz w:val="20"/>
              </w:rPr>
            </w:pPr>
          </w:p>
        </w:tc>
      </w:tr>
      <w:tr w:rsidR="00E77745" w:rsidRPr="008308DC" w14:paraId="57654057" w14:textId="77777777" w:rsidTr="006B6663">
        <w:trPr>
          <w:trHeight w:hRule="exact" w:val="312"/>
        </w:trPr>
        <w:tc>
          <w:tcPr>
            <w:tcW w:w="3315" w:type="dxa"/>
          </w:tcPr>
          <w:p w14:paraId="7AFDF4C9" w14:textId="2A4B7122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sz w:val="20"/>
              </w:rPr>
            </w:pPr>
            <w:r w:rsidRPr="008308DC">
              <w:rPr>
                <w:rFonts w:ascii="Frutiger LT Std 45 Light" w:hAnsi="Frutiger LT Std 45 Light"/>
                <w:sz w:val="20"/>
              </w:rPr>
              <w:t xml:space="preserve">E: </w:t>
            </w:r>
            <w:r w:rsidR="008F43F9" w:rsidRPr="008308DC">
              <w:rPr>
                <w:rFonts w:ascii="Frutiger LT Std 45 Light" w:hAnsi="Frutiger LT Std 45 Light"/>
                <w:sz w:val="20"/>
              </w:rPr>
              <w:t>kp@keskkonnaprojekt.ee</w:t>
            </w:r>
          </w:p>
        </w:tc>
        <w:tc>
          <w:tcPr>
            <w:tcW w:w="2702" w:type="dxa"/>
            <w:gridSpan w:val="2"/>
            <w:shd w:val="clear" w:color="auto" w:fill="auto"/>
          </w:tcPr>
          <w:p w14:paraId="7BA4AB64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sz w:val="20"/>
              </w:rPr>
            </w:pPr>
          </w:p>
        </w:tc>
        <w:tc>
          <w:tcPr>
            <w:tcW w:w="3009" w:type="dxa"/>
            <w:shd w:val="clear" w:color="auto" w:fill="auto"/>
          </w:tcPr>
          <w:p w14:paraId="77501C94" w14:textId="77777777" w:rsidR="00E77745" w:rsidRPr="008308DC" w:rsidRDefault="00E77745" w:rsidP="008308DC">
            <w:pPr>
              <w:tabs>
                <w:tab w:val="left" w:pos="1843"/>
              </w:tabs>
              <w:jc w:val="left"/>
              <w:rPr>
                <w:rFonts w:ascii="Frutiger LT Std 45 Light" w:hAnsi="Frutiger LT Std 45 Light"/>
                <w:b/>
                <w:sz w:val="20"/>
              </w:rPr>
            </w:pPr>
          </w:p>
        </w:tc>
      </w:tr>
      <w:tr w:rsidR="00E77745" w:rsidRPr="008308DC" w14:paraId="64B2223F" w14:textId="77777777" w:rsidTr="006B6663">
        <w:trPr>
          <w:trHeight w:hRule="exact" w:val="312"/>
        </w:trPr>
        <w:tc>
          <w:tcPr>
            <w:tcW w:w="3315" w:type="dxa"/>
          </w:tcPr>
          <w:p w14:paraId="62623D11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sz w:val="20"/>
              </w:rPr>
            </w:pPr>
            <w:proofErr w:type="spellStart"/>
            <w:r w:rsidRPr="008308DC">
              <w:rPr>
                <w:rFonts w:ascii="Frutiger LT Std 45 Light" w:hAnsi="Frutiger LT Std 45 Light"/>
                <w:sz w:val="20"/>
              </w:rPr>
              <w:t>Reg</w:t>
            </w:r>
            <w:proofErr w:type="spellEnd"/>
            <w:r w:rsidRPr="008308DC">
              <w:rPr>
                <w:rFonts w:ascii="Frutiger LT Std 45 Light" w:hAnsi="Frutiger LT Std 45 Light"/>
                <w:sz w:val="20"/>
              </w:rPr>
              <w:t xml:space="preserve"> kood: 10769210</w:t>
            </w:r>
          </w:p>
        </w:tc>
        <w:tc>
          <w:tcPr>
            <w:tcW w:w="2702" w:type="dxa"/>
            <w:gridSpan w:val="2"/>
            <w:shd w:val="clear" w:color="auto" w:fill="auto"/>
          </w:tcPr>
          <w:p w14:paraId="6DCDB1DB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sz w:val="20"/>
              </w:rPr>
            </w:pPr>
          </w:p>
        </w:tc>
        <w:tc>
          <w:tcPr>
            <w:tcW w:w="3009" w:type="dxa"/>
            <w:shd w:val="clear" w:color="auto" w:fill="auto"/>
          </w:tcPr>
          <w:p w14:paraId="072D01FE" w14:textId="77777777" w:rsidR="00E77745" w:rsidRPr="008308DC" w:rsidRDefault="00E77745" w:rsidP="008308DC">
            <w:pPr>
              <w:tabs>
                <w:tab w:val="left" w:pos="1843"/>
              </w:tabs>
              <w:jc w:val="left"/>
              <w:rPr>
                <w:rFonts w:ascii="Frutiger LT Std 45 Light" w:hAnsi="Frutiger LT Std 45 Light"/>
                <w:b/>
                <w:sz w:val="20"/>
              </w:rPr>
            </w:pPr>
          </w:p>
        </w:tc>
      </w:tr>
      <w:tr w:rsidR="00E77745" w:rsidRPr="008308DC" w14:paraId="7D7F1ED3" w14:textId="77777777" w:rsidTr="006B6663">
        <w:trPr>
          <w:trHeight w:hRule="exact" w:val="312"/>
        </w:trPr>
        <w:tc>
          <w:tcPr>
            <w:tcW w:w="5529" w:type="dxa"/>
            <w:gridSpan w:val="2"/>
          </w:tcPr>
          <w:p w14:paraId="20D8B4D6" w14:textId="0A643028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sz w:val="20"/>
              </w:rPr>
            </w:pPr>
            <w:r w:rsidRPr="008308DC">
              <w:rPr>
                <w:rFonts w:ascii="Frutiger LT Std 45 Light" w:hAnsi="Frutiger LT Std 45 Light"/>
                <w:sz w:val="20"/>
              </w:rPr>
              <w:t xml:space="preserve">MTR </w:t>
            </w:r>
            <w:proofErr w:type="spellStart"/>
            <w:r w:rsidRPr="008308DC">
              <w:rPr>
                <w:rFonts w:ascii="Frutiger LT Std 45 Light" w:hAnsi="Frutiger LT Std 45 Light"/>
                <w:sz w:val="20"/>
              </w:rPr>
              <w:t>reg</w:t>
            </w:r>
            <w:proofErr w:type="spellEnd"/>
            <w:r w:rsidRPr="008308DC">
              <w:rPr>
                <w:rFonts w:ascii="Frutiger LT Std 45 Light" w:hAnsi="Frutiger LT Std 45 Light"/>
                <w:sz w:val="20"/>
              </w:rPr>
              <w:t xml:space="preserve"> nr</w:t>
            </w:r>
            <w:r w:rsidR="004F1193" w:rsidRPr="008308DC">
              <w:rPr>
                <w:rFonts w:ascii="Frutiger LT Std 45 Light" w:hAnsi="Frutiger LT Std 45 Light"/>
                <w:sz w:val="20"/>
              </w:rPr>
              <w:t>:</w:t>
            </w:r>
            <w:r w:rsidRPr="008308DC">
              <w:rPr>
                <w:rFonts w:ascii="Frutiger LT Std 45 Light" w:hAnsi="Frutiger LT Std 45 Light"/>
                <w:sz w:val="20"/>
              </w:rPr>
              <w:t xml:space="preserve"> EP10769210</w:t>
            </w:r>
            <w:r w:rsidR="006B6663">
              <w:rPr>
                <w:rFonts w:ascii="Frutiger LT Std 45 Light" w:hAnsi="Frutiger LT Std 45 Light"/>
                <w:sz w:val="20"/>
              </w:rPr>
              <w:t>, EEP003334, EL107</w:t>
            </w:r>
            <w:r w:rsidR="00D6146E">
              <w:rPr>
                <w:rFonts w:ascii="Frutiger LT Std 45 Light" w:hAnsi="Frutiger LT Std 45 Light"/>
                <w:sz w:val="20"/>
              </w:rPr>
              <w:t>69210</w:t>
            </w:r>
          </w:p>
        </w:tc>
        <w:tc>
          <w:tcPr>
            <w:tcW w:w="488" w:type="dxa"/>
            <w:shd w:val="clear" w:color="auto" w:fill="auto"/>
          </w:tcPr>
          <w:p w14:paraId="349E4970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sz w:val="20"/>
              </w:rPr>
            </w:pPr>
          </w:p>
        </w:tc>
        <w:tc>
          <w:tcPr>
            <w:tcW w:w="3009" w:type="dxa"/>
            <w:shd w:val="clear" w:color="auto" w:fill="auto"/>
          </w:tcPr>
          <w:p w14:paraId="37742368" w14:textId="77777777" w:rsidR="00E77745" w:rsidRPr="008308DC" w:rsidRDefault="00E77745" w:rsidP="008308DC">
            <w:pPr>
              <w:tabs>
                <w:tab w:val="left" w:pos="1843"/>
              </w:tabs>
              <w:jc w:val="left"/>
              <w:rPr>
                <w:rFonts w:ascii="Frutiger LT Std 45 Light" w:hAnsi="Frutiger LT Std 45 Light"/>
                <w:b/>
                <w:sz w:val="20"/>
              </w:rPr>
            </w:pPr>
          </w:p>
        </w:tc>
      </w:tr>
    </w:tbl>
    <w:p w14:paraId="7C295DFB" w14:textId="39EACDD3" w:rsidR="008F43F9" w:rsidRDefault="008F43F9" w:rsidP="008308DC">
      <w:pPr>
        <w:tabs>
          <w:tab w:val="left" w:pos="5433"/>
        </w:tabs>
        <w:spacing w:before="120" w:after="120"/>
        <w:rPr>
          <w:rFonts w:ascii="Frutiger LT Std 45 Light" w:hAnsi="Frutiger LT Std 45 Light"/>
          <w:sz w:val="20"/>
          <w:highlight w:val="yellow"/>
        </w:rPr>
      </w:pPr>
    </w:p>
    <w:p w14:paraId="72B772E5" w14:textId="77777777" w:rsidR="00FE2900" w:rsidRPr="008308DC" w:rsidRDefault="00FE2900" w:rsidP="00FE2900">
      <w:pPr>
        <w:tabs>
          <w:tab w:val="left" w:pos="1843"/>
          <w:tab w:val="left" w:pos="5245"/>
        </w:tabs>
        <w:spacing w:before="120" w:after="120"/>
        <w:rPr>
          <w:rFonts w:ascii="Frutiger LT Std 45 Light" w:hAnsi="Frutiger LT Std 45 Light"/>
          <w:b/>
          <w:sz w:val="20"/>
        </w:rPr>
      </w:pPr>
      <w:r w:rsidRPr="000E540D">
        <w:rPr>
          <w:rFonts w:ascii="Frutiger LT Std 45 Light" w:hAnsi="Frutiger LT Std 45 Light"/>
          <w:sz w:val="20"/>
        </w:rPr>
        <w:t>Tellija</w:t>
      </w:r>
    </w:p>
    <w:tbl>
      <w:tblPr>
        <w:tblpPr w:leftFromText="141" w:rightFromText="141" w:vertAnchor="text" w:tblpY="1"/>
        <w:tblOverlap w:val="never"/>
        <w:tblW w:w="5000" w:type="pct"/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110"/>
        <w:gridCol w:w="2278"/>
        <w:gridCol w:w="3638"/>
      </w:tblGrid>
      <w:tr w:rsidR="00FE2900" w:rsidRPr="008308DC" w14:paraId="3AA0E2AA" w14:textId="77777777" w:rsidTr="0039359C">
        <w:trPr>
          <w:trHeight w:hRule="exact" w:val="312"/>
        </w:trPr>
        <w:tc>
          <w:tcPr>
            <w:tcW w:w="3110" w:type="dxa"/>
            <w:shd w:val="clear" w:color="auto" w:fill="auto"/>
          </w:tcPr>
          <w:bookmarkStart w:id="2" w:name="_Hlk534620397"/>
          <w:p w14:paraId="02BF9D80" w14:textId="77777777" w:rsidR="00FE2900" w:rsidRPr="00380420" w:rsidRDefault="00FE2900" w:rsidP="0039359C">
            <w:pPr>
              <w:jc w:val="left"/>
              <w:rPr>
                <w:rFonts w:ascii="Frutiger LT Std 45 Light" w:hAnsi="Frutiger LT Std 45 Light"/>
                <w:sz w:val="20"/>
              </w:rPr>
            </w:pPr>
            <w:r>
              <w:rPr>
                <w:rFonts w:ascii="Frutiger LT Std 45 Light" w:hAnsi="Frutiger LT Std 45 Light"/>
                <w:b/>
                <w:sz w:val="20"/>
              </w:rPr>
              <w:fldChar w:fldCharType="begin">
                <w:ffData>
                  <w:name w:val="Tekst7"/>
                  <w:enabled/>
                  <w:calcOnExit w:val="0"/>
                  <w:textInput>
                    <w:default w:val="Maardu linnavalitsus"/>
                  </w:textInput>
                </w:ffData>
              </w:fldChar>
            </w:r>
            <w:bookmarkStart w:id="3" w:name="Tekst7"/>
            <w:r>
              <w:rPr>
                <w:rFonts w:ascii="Frutiger LT Std 45 Light" w:hAnsi="Frutiger LT Std 45 Light"/>
                <w:b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b/>
                <w:sz w:val="20"/>
              </w:rPr>
            </w:r>
            <w:r>
              <w:rPr>
                <w:rFonts w:ascii="Frutiger LT Std 45 Light" w:hAnsi="Frutiger LT Std 45 Light"/>
                <w:b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b/>
                <w:noProof/>
                <w:sz w:val="20"/>
              </w:rPr>
              <w:t>Maardu linnavalitsus</w:t>
            </w:r>
            <w:r>
              <w:rPr>
                <w:rFonts w:ascii="Frutiger LT Std 45 Light" w:hAnsi="Frutiger LT Std 45 Light"/>
                <w:b/>
                <w:sz w:val="20"/>
              </w:rPr>
              <w:fldChar w:fldCharType="end"/>
            </w:r>
            <w:bookmarkEnd w:id="3"/>
          </w:p>
        </w:tc>
        <w:tc>
          <w:tcPr>
            <w:tcW w:w="2278" w:type="dxa"/>
            <w:shd w:val="clear" w:color="auto" w:fill="auto"/>
          </w:tcPr>
          <w:p w14:paraId="0C09F6F8" w14:textId="77777777" w:rsidR="00FE2900" w:rsidRPr="008308DC" w:rsidRDefault="00FE2900" w:rsidP="0039359C">
            <w:pPr>
              <w:jc w:val="left"/>
              <w:rPr>
                <w:rFonts w:ascii="Frutiger LT Std 45 Light" w:hAnsi="Frutiger LT Std 45 Light"/>
                <w:sz w:val="20"/>
              </w:rPr>
            </w:pPr>
            <w:r w:rsidRPr="008308DC">
              <w:rPr>
                <w:rFonts w:ascii="Frutiger LT Std 45 Light" w:hAnsi="Frutiger LT Std 45 Light"/>
                <w:sz w:val="20"/>
              </w:rPr>
              <w:t>Töö nr:</w:t>
            </w:r>
          </w:p>
        </w:tc>
        <w:tc>
          <w:tcPr>
            <w:tcW w:w="3638" w:type="dxa"/>
            <w:shd w:val="clear" w:color="auto" w:fill="auto"/>
          </w:tcPr>
          <w:p w14:paraId="755435CD" w14:textId="77777777" w:rsidR="00FE2900" w:rsidRPr="008308DC" w:rsidRDefault="00FE2900" w:rsidP="0039359C">
            <w:pPr>
              <w:ind w:right="-142"/>
              <w:rPr>
                <w:rFonts w:ascii="Frutiger LT Std 45 Light" w:hAnsi="Frutiger LT Std 45 Light"/>
                <w:b/>
                <w:caps/>
                <w:sz w:val="20"/>
              </w:rPr>
            </w:pPr>
            <w:r>
              <w:rPr>
                <w:rFonts w:ascii="Frutiger LT Std 45 Light" w:hAnsi="Frutiger LT Std 45 Light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837"/>
                  </w:textInput>
                </w:ffData>
              </w:fldChar>
            </w:r>
            <w:r>
              <w:rPr>
                <w:rFonts w:ascii="Frutiger LT Std 45 Light" w:hAnsi="Frutiger LT Std 45 Light"/>
                <w:b/>
              </w:rPr>
              <w:instrText xml:space="preserve"> FORMTEXT </w:instrText>
            </w:r>
            <w:r>
              <w:rPr>
                <w:rFonts w:ascii="Frutiger LT Std 45 Light" w:hAnsi="Frutiger LT Std 45 Light"/>
                <w:b/>
              </w:rPr>
            </w:r>
            <w:r>
              <w:rPr>
                <w:rFonts w:ascii="Frutiger LT Std 45 Light" w:hAnsi="Frutiger LT Std 45 Light"/>
                <w:b/>
              </w:rPr>
              <w:fldChar w:fldCharType="separate"/>
            </w:r>
            <w:r>
              <w:rPr>
                <w:rFonts w:ascii="Frutiger LT Std 45 Light" w:hAnsi="Frutiger LT Std 45 Light"/>
                <w:b/>
                <w:noProof/>
              </w:rPr>
              <w:t>2837</w:t>
            </w:r>
            <w:r>
              <w:rPr>
                <w:rFonts w:ascii="Frutiger LT Std 45 Light" w:hAnsi="Frutiger LT Std 45 Light"/>
                <w:b/>
              </w:rPr>
              <w:fldChar w:fldCharType="end"/>
            </w:r>
          </w:p>
        </w:tc>
      </w:tr>
      <w:tr w:rsidR="00FE2900" w:rsidRPr="008308DC" w14:paraId="47FA6110" w14:textId="77777777" w:rsidTr="0039359C">
        <w:trPr>
          <w:trHeight w:hRule="exact" w:val="538"/>
        </w:trPr>
        <w:tc>
          <w:tcPr>
            <w:tcW w:w="3110" w:type="dxa"/>
            <w:shd w:val="clear" w:color="auto" w:fill="auto"/>
            <w:vAlign w:val="center"/>
          </w:tcPr>
          <w:p w14:paraId="49245F5C" w14:textId="77777777" w:rsidR="00FE2900" w:rsidRPr="008308DC" w:rsidRDefault="00FE2900" w:rsidP="0039359C">
            <w:pPr>
              <w:jc w:val="left"/>
              <w:rPr>
                <w:rFonts w:ascii="Frutiger LT Std 45 Light" w:hAnsi="Frutiger LT Std 45 Light"/>
                <w:b/>
                <w:sz w:val="20"/>
              </w:rPr>
            </w:pPr>
            <w:r w:rsidRPr="008308DC">
              <w:rPr>
                <w:rFonts w:ascii="Frutiger LT Std 45 Light" w:hAnsi="Frutiger LT Std 45 Light"/>
                <w:sz w:val="20"/>
              </w:rPr>
              <w:t xml:space="preserve">A: </w:t>
            </w: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Kallasmaa 1, Maardu, Harju maakond 74111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Kallasmaa 1, Maardu, Harju maakond 74111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136B30D4" w14:textId="77777777" w:rsidR="00FE2900" w:rsidRPr="008308DC" w:rsidRDefault="00FE2900" w:rsidP="0039359C">
            <w:pPr>
              <w:jc w:val="left"/>
              <w:rPr>
                <w:rFonts w:ascii="Frutiger LT Std 45 Light" w:hAnsi="Frutiger LT Std 45 Light"/>
                <w:sz w:val="20"/>
              </w:rPr>
            </w:pPr>
            <w:r w:rsidRPr="008308DC">
              <w:rPr>
                <w:rFonts w:ascii="Frutiger LT Std 45 Light" w:hAnsi="Frutiger LT Std 45 Light"/>
                <w:sz w:val="20"/>
              </w:rPr>
              <w:t>Ehitise aadress: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123CF7C8" w14:textId="77777777" w:rsidR="00FE2900" w:rsidRPr="008308DC" w:rsidRDefault="00FE2900" w:rsidP="0039359C">
            <w:pPr>
              <w:ind w:right="-142"/>
              <w:jc w:val="left"/>
              <w:rPr>
                <w:rFonts w:ascii="Frutiger LT Std 45 Light" w:hAnsi="Frutiger LT Std 45 Light"/>
                <w:sz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Harju maakond, Maardu linn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Harju maakond, Maardu linn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</w:tr>
      <w:tr w:rsidR="00FE2900" w:rsidRPr="008308DC" w14:paraId="2F9D0AA5" w14:textId="77777777" w:rsidTr="0039359C">
        <w:trPr>
          <w:trHeight w:hRule="exact" w:val="312"/>
        </w:trPr>
        <w:tc>
          <w:tcPr>
            <w:tcW w:w="3110" w:type="dxa"/>
            <w:shd w:val="clear" w:color="auto" w:fill="auto"/>
          </w:tcPr>
          <w:p w14:paraId="6B6A7F7F" w14:textId="77777777" w:rsidR="00FE2900" w:rsidRPr="008308DC" w:rsidRDefault="00FE2900" w:rsidP="0039359C">
            <w:pPr>
              <w:rPr>
                <w:rFonts w:ascii="Frutiger LT Std 45 Light" w:hAnsi="Frutiger LT Std 45 Light"/>
                <w:b/>
                <w:sz w:val="20"/>
              </w:rPr>
            </w:pPr>
            <w:r w:rsidRPr="008308DC">
              <w:rPr>
                <w:rFonts w:ascii="Frutiger LT Std 45 Light" w:hAnsi="Frutiger LT Std 45 Light"/>
                <w:bCs/>
                <w:sz w:val="20"/>
              </w:rPr>
              <w:t xml:space="preserve">T: </w:t>
            </w: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+372 60 60 702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+372 60 60 702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2278" w:type="dxa"/>
            <w:shd w:val="clear" w:color="auto" w:fill="auto"/>
          </w:tcPr>
          <w:p w14:paraId="6FAA1F6C" w14:textId="77777777" w:rsidR="00FE2900" w:rsidRPr="008308DC" w:rsidRDefault="00FE2900" w:rsidP="0039359C">
            <w:pPr>
              <w:jc w:val="left"/>
              <w:rPr>
                <w:rFonts w:ascii="Frutiger LT Std 45 Light" w:hAnsi="Frutiger LT Std 45 Light"/>
                <w:sz w:val="20"/>
              </w:rPr>
            </w:pPr>
          </w:p>
        </w:tc>
        <w:tc>
          <w:tcPr>
            <w:tcW w:w="3638" w:type="dxa"/>
            <w:vMerge w:val="restart"/>
            <w:shd w:val="clear" w:color="auto" w:fill="auto"/>
          </w:tcPr>
          <w:p w14:paraId="6C846ED6" w14:textId="1F8F4B33" w:rsidR="00FE2900" w:rsidRPr="008308DC" w:rsidRDefault="00CD7989" w:rsidP="0039359C">
            <w:pPr>
              <w:ind w:right="-11"/>
              <w:jc w:val="left"/>
              <w:rPr>
                <w:rFonts w:ascii="Frutiger LT Std 45 Light" w:hAnsi="Frutiger LT Std 45 Light"/>
                <w:b/>
                <w:sz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irnipuu puiestee L3, Raudtee V,Uus-Muuga puiestee L2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Pirnipuu puiestee L3, Raudtee V,Uus-Muuga puiestee L2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</w:tr>
      <w:tr w:rsidR="00FE2900" w:rsidRPr="008308DC" w14:paraId="46E4C2C1" w14:textId="77777777" w:rsidTr="0039359C">
        <w:trPr>
          <w:trHeight w:hRule="exact" w:val="312"/>
        </w:trPr>
        <w:tc>
          <w:tcPr>
            <w:tcW w:w="3110" w:type="dxa"/>
            <w:shd w:val="clear" w:color="auto" w:fill="auto"/>
          </w:tcPr>
          <w:p w14:paraId="36AE1C02" w14:textId="77777777" w:rsidR="00FE2900" w:rsidRPr="008308DC" w:rsidRDefault="00FE2900" w:rsidP="0039359C">
            <w:pPr>
              <w:rPr>
                <w:rFonts w:ascii="Frutiger LT Std 45 Light" w:hAnsi="Frutiger LT Std 45 Light"/>
                <w:sz w:val="20"/>
              </w:rPr>
            </w:pPr>
            <w:r w:rsidRPr="008308DC">
              <w:rPr>
                <w:rFonts w:ascii="Frutiger LT Std 45 Light" w:hAnsi="Frutiger LT Std 45 Light"/>
                <w:sz w:val="20"/>
              </w:rPr>
              <w:t xml:space="preserve">E: </w:t>
            </w: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nnavalitsus@maardu.ee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linnavalitsus@maardu.ee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2278" w:type="dxa"/>
            <w:shd w:val="clear" w:color="auto" w:fill="auto"/>
          </w:tcPr>
          <w:p w14:paraId="507537D1" w14:textId="77777777" w:rsidR="00FE2900" w:rsidRPr="008308DC" w:rsidRDefault="00FE2900" w:rsidP="0039359C">
            <w:pPr>
              <w:tabs>
                <w:tab w:val="left" w:pos="1843"/>
              </w:tabs>
              <w:ind w:right="-142"/>
              <w:jc w:val="left"/>
              <w:rPr>
                <w:rFonts w:ascii="Frutiger LT Std 45 Light" w:hAnsi="Frutiger LT Std 45 Light"/>
                <w:sz w:val="20"/>
              </w:rPr>
            </w:pPr>
          </w:p>
        </w:tc>
        <w:tc>
          <w:tcPr>
            <w:tcW w:w="3638" w:type="dxa"/>
            <w:vMerge/>
            <w:shd w:val="clear" w:color="auto" w:fill="auto"/>
          </w:tcPr>
          <w:p w14:paraId="3BEB2484" w14:textId="77777777" w:rsidR="00FE2900" w:rsidRPr="008308DC" w:rsidRDefault="00FE2900" w:rsidP="0039359C">
            <w:pPr>
              <w:ind w:right="-142"/>
              <w:jc w:val="left"/>
              <w:rPr>
                <w:rFonts w:ascii="Frutiger LT Std 45 Light" w:hAnsi="Frutiger LT Std 45 Light"/>
                <w:b/>
                <w:sz w:val="20"/>
              </w:rPr>
            </w:pPr>
          </w:p>
        </w:tc>
      </w:tr>
      <w:tr w:rsidR="00FE2900" w:rsidRPr="008308DC" w14:paraId="27C2F157" w14:textId="77777777" w:rsidTr="0039359C">
        <w:trPr>
          <w:trHeight w:hRule="exact" w:val="312"/>
        </w:trPr>
        <w:tc>
          <w:tcPr>
            <w:tcW w:w="3110" w:type="dxa"/>
            <w:shd w:val="clear" w:color="auto" w:fill="auto"/>
          </w:tcPr>
          <w:p w14:paraId="5110480B" w14:textId="77777777" w:rsidR="00FE2900" w:rsidRPr="00CE2612" w:rsidRDefault="00FE2900" w:rsidP="0039359C">
            <w:pPr>
              <w:rPr>
                <w:rFonts w:asciiTheme="minorHAnsi" w:hAnsiTheme="minorHAnsi"/>
                <w:sz w:val="20"/>
                <w:lang w:val="ru-RU"/>
              </w:rPr>
            </w:pPr>
            <w:proofErr w:type="spellStart"/>
            <w:r w:rsidRPr="008308DC">
              <w:rPr>
                <w:rFonts w:ascii="Frutiger LT Std 45 Light" w:hAnsi="Frutiger LT Std 45 Light"/>
                <w:sz w:val="20"/>
              </w:rPr>
              <w:t>Reg</w:t>
            </w:r>
            <w:proofErr w:type="spellEnd"/>
            <w:r w:rsidRPr="008308DC">
              <w:rPr>
                <w:rFonts w:ascii="Frutiger LT Std 45 Light" w:hAnsi="Frutiger LT Std 45 Light"/>
                <w:sz w:val="20"/>
              </w:rPr>
              <w:t xml:space="preserve"> kood: </w:t>
            </w: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11470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75011470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2278" w:type="dxa"/>
            <w:shd w:val="clear" w:color="auto" w:fill="auto"/>
          </w:tcPr>
          <w:p w14:paraId="78A8B758" w14:textId="77777777" w:rsidR="00FE2900" w:rsidRPr="008308DC" w:rsidRDefault="00FE2900" w:rsidP="0039359C">
            <w:pPr>
              <w:tabs>
                <w:tab w:val="left" w:pos="1843"/>
              </w:tabs>
              <w:ind w:right="-142"/>
              <w:jc w:val="left"/>
              <w:rPr>
                <w:rFonts w:ascii="Frutiger LT Std 45 Light" w:hAnsi="Frutiger LT Std 45 Light"/>
                <w:sz w:val="20"/>
              </w:rPr>
            </w:pPr>
          </w:p>
        </w:tc>
        <w:tc>
          <w:tcPr>
            <w:tcW w:w="3638" w:type="dxa"/>
            <w:shd w:val="clear" w:color="auto" w:fill="auto"/>
          </w:tcPr>
          <w:p w14:paraId="7B8E93A4" w14:textId="77777777" w:rsidR="00FE2900" w:rsidRPr="008308DC" w:rsidRDefault="00FE2900" w:rsidP="0039359C">
            <w:pPr>
              <w:ind w:right="-142"/>
              <w:rPr>
                <w:rFonts w:ascii="Frutiger LT Std 45 Light" w:hAnsi="Frutiger LT Std 45 Light"/>
                <w:sz w:val="20"/>
              </w:rPr>
            </w:pPr>
          </w:p>
        </w:tc>
      </w:tr>
      <w:bookmarkEnd w:id="2"/>
    </w:tbl>
    <w:p w14:paraId="0DD8F459" w14:textId="5722AE8E" w:rsidR="008E6030" w:rsidRDefault="008E6030" w:rsidP="003C74E3">
      <w:pPr>
        <w:spacing w:before="120" w:after="120"/>
        <w:jc w:val="left"/>
        <w:rPr>
          <w:rFonts w:ascii="Frutiger LT Std 45 Light" w:hAnsi="Frutiger LT Std 45 Light"/>
          <w:bCs/>
          <w:sz w:val="20"/>
        </w:rPr>
      </w:pPr>
    </w:p>
    <w:p w14:paraId="688F6E93" w14:textId="77777777" w:rsidR="008E6030" w:rsidRPr="00837B21" w:rsidRDefault="008E6030" w:rsidP="003C74E3">
      <w:pPr>
        <w:spacing w:before="120" w:after="120"/>
        <w:jc w:val="left"/>
        <w:rPr>
          <w:rFonts w:ascii="Frutiger LT Std 45 Light" w:hAnsi="Frutiger LT Std 45 Light"/>
          <w:bCs/>
          <w:sz w:val="20"/>
        </w:rPr>
      </w:pPr>
    </w:p>
    <w:tbl>
      <w:tblPr>
        <w:tblpPr w:leftFromText="141" w:rightFromText="141" w:vertAnchor="text" w:horzAnchor="margin" w:tblpY="9"/>
        <w:tblOverlap w:val="never"/>
        <w:tblW w:w="5000" w:type="pct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9026"/>
      </w:tblGrid>
      <w:tr w:rsidR="00733FC1" w:rsidRPr="008308DC" w14:paraId="6D1EF133" w14:textId="77777777" w:rsidTr="00962A9F">
        <w:trPr>
          <w:trHeight w:val="543"/>
        </w:trPr>
        <w:tc>
          <w:tcPr>
            <w:tcW w:w="8863" w:type="dxa"/>
            <w:shd w:val="clear" w:color="auto" w:fill="auto"/>
            <w:vAlign w:val="center"/>
          </w:tcPr>
          <w:p w14:paraId="4CA83C52" w14:textId="38228FAB" w:rsidR="00D37B73" w:rsidRPr="000F780F" w:rsidRDefault="00C64129" w:rsidP="003C74E3">
            <w:pPr>
              <w:jc w:val="left"/>
              <w:rPr>
                <w:rFonts w:asciiTheme="minorHAnsi" w:hAnsiTheme="minorHAnsi"/>
                <w:bCs/>
                <w:iCs/>
                <w:caps/>
                <w:sz w:val="40"/>
                <w:szCs w:val="40"/>
                <w:lang w:val="ru-RU"/>
              </w:rPr>
            </w:pPr>
            <w:r>
              <w:rPr>
                <w:rFonts w:ascii="Frutiger LT Std 45 Light" w:hAnsi="Frutiger LT Std 45 Light"/>
                <w:b/>
                <w:caps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ardu, Muuga aedlinnas raudteeülekäigukoht"/>
                  </w:textInput>
                </w:ffData>
              </w:fldChar>
            </w:r>
            <w:r>
              <w:rPr>
                <w:rFonts w:ascii="Frutiger LT Std 45 Light" w:hAnsi="Frutiger LT Std 45 Light"/>
                <w:b/>
                <w:caps/>
                <w:sz w:val="40"/>
                <w:szCs w:val="40"/>
              </w:rPr>
              <w:instrText xml:space="preserve"> FORMTEXT </w:instrText>
            </w:r>
            <w:r>
              <w:rPr>
                <w:rFonts w:ascii="Frutiger LT Std 45 Light" w:hAnsi="Frutiger LT Std 45 Light"/>
                <w:b/>
                <w:caps/>
                <w:sz w:val="40"/>
                <w:szCs w:val="40"/>
              </w:rPr>
            </w:r>
            <w:r>
              <w:rPr>
                <w:rFonts w:ascii="Frutiger LT Std 45 Light" w:hAnsi="Frutiger LT Std 45 Light"/>
                <w:b/>
                <w:caps/>
                <w:sz w:val="40"/>
                <w:szCs w:val="40"/>
              </w:rPr>
              <w:fldChar w:fldCharType="separate"/>
            </w:r>
            <w:r>
              <w:rPr>
                <w:rFonts w:ascii="Frutiger LT Std 45 Light" w:hAnsi="Frutiger LT Std 45 Light"/>
                <w:b/>
                <w:caps/>
                <w:noProof/>
                <w:sz w:val="40"/>
                <w:szCs w:val="40"/>
              </w:rPr>
              <w:t>Maardu, Muuga aedlinnas raudteeülekäigukoht</w:t>
            </w:r>
            <w:r>
              <w:rPr>
                <w:rFonts w:ascii="Frutiger LT Std 45 Light" w:hAnsi="Frutiger LT Std 45 Light"/>
                <w:b/>
                <w:caps/>
                <w:sz w:val="40"/>
                <w:szCs w:val="40"/>
              </w:rPr>
              <w:fldChar w:fldCharType="end"/>
            </w:r>
          </w:p>
        </w:tc>
      </w:tr>
      <w:tr w:rsidR="00187B4E" w:rsidRPr="008308DC" w14:paraId="53EE3F10" w14:textId="77777777" w:rsidTr="00962A9F">
        <w:trPr>
          <w:trHeight w:val="245"/>
        </w:trPr>
        <w:tc>
          <w:tcPr>
            <w:tcW w:w="8863" w:type="dxa"/>
            <w:shd w:val="clear" w:color="auto" w:fill="auto"/>
            <w:vAlign w:val="center"/>
          </w:tcPr>
          <w:p w14:paraId="57182271" w14:textId="1871AF96" w:rsidR="00887CDA" w:rsidRPr="008308DC" w:rsidRDefault="002533FF" w:rsidP="003C74E3">
            <w:pPr>
              <w:jc w:val="left"/>
              <w:rPr>
                <w:rFonts w:ascii="Frutiger LT Std 45 Light" w:hAnsi="Frutiger LT Std 45 Light"/>
                <w:sz w:val="20"/>
              </w:rPr>
            </w:pPr>
            <w:r>
              <w:rPr>
                <w:rFonts w:ascii="Frutiger LT Std 45 Light" w:hAnsi="Frutiger LT Std 45 Light"/>
                <w:b/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ÕHI"/>
                  </w:textInput>
                </w:ffData>
              </w:fldChar>
            </w:r>
            <w:r>
              <w:rPr>
                <w:rFonts w:ascii="Frutiger LT Std 45 Light" w:hAnsi="Frutiger LT Std 45 Light"/>
                <w:b/>
                <w:sz w:val="32"/>
                <w:szCs w:val="32"/>
              </w:rPr>
              <w:instrText xml:space="preserve"> FORMTEXT </w:instrText>
            </w:r>
            <w:r>
              <w:rPr>
                <w:rFonts w:ascii="Frutiger LT Std 45 Light" w:hAnsi="Frutiger LT Std 45 Light"/>
                <w:b/>
                <w:sz w:val="32"/>
                <w:szCs w:val="32"/>
              </w:rPr>
            </w:r>
            <w:r>
              <w:rPr>
                <w:rFonts w:ascii="Frutiger LT Std 45 Light" w:hAnsi="Frutiger LT Std 45 Light"/>
                <w:b/>
                <w:sz w:val="32"/>
                <w:szCs w:val="32"/>
              </w:rPr>
              <w:fldChar w:fldCharType="separate"/>
            </w:r>
            <w:r>
              <w:rPr>
                <w:rFonts w:ascii="Frutiger LT Std 45 Light" w:hAnsi="Frutiger LT Std 45 Light"/>
                <w:b/>
                <w:noProof/>
                <w:sz w:val="32"/>
                <w:szCs w:val="32"/>
              </w:rPr>
              <w:t>PÕHI</w:t>
            </w:r>
            <w:r>
              <w:rPr>
                <w:rFonts w:ascii="Frutiger LT Std 45 Light" w:hAnsi="Frutiger LT Std 45 Light"/>
                <w:b/>
                <w:sz w:val="32"/>
                <w:szCs w:val="32"/>
              </w:rPr>
              <w:fldChar w:fldCharType="end"/>
            </w:r>
            <w:r w:rsidR="00B1006F" w:rsidRPr="006869A5">
              <w:rPr>
                <w:rFonts w:ascii="Frutiger LT Std 45 Light" w:hAnsi="Frutiger LT Std 45 Light"/>
                <w:b/>
                <w:sz w:val="32"/>
                <w:szCs w:val="32"/>
              </w:rPr>
              <w:t>PROJEKT</w:t>
            </w:r>
          </w:p>
        </w:tc>
      </w:tr>
    </w:tbl>
    <w:p w14:paraId="322F9CDB" w14:textId="77777777" w:rsidR="00103AD0" w:rsidRPr="00837B21" w:rsidRDefault="00103AD0" w:rsidP="003C74E3">
      <w:pPr>
        <w:spacing w:before="120" w:after="120"/>
        <w:rPr>
          <w:rFonts w:ascii="Frutiger LT Std 45 Light" w:hAnsi="Frutiger LT Std 45 Light"/>
          <w:sz w:val="20"/>
        </w:rPr>
      </w:pPr>
    </w:p>
    <w:p w14:paraId="4CF594FA" w14:textId="6191FA4E" w:rsidR="000E31BF" w:rsidRDefault="000E31BF" w:rsidP="003C74E3">
      <w:pPr>
        <w:spacing w:before="120" w:after="120"/>
        <w:rPr>
          <w:rFonts w:ascii="Frutiger LT Std 45 Light" w:hAnsi="Frutiger LT Std 45 Light"/>
          <w:sz w:val="20"/>
        </w:rPr>
      </w:pPr>
    </w:p>
    <w:p w14:paraId="383C7AAC" w14:textId="546CFCE6" w:rsidR="008E6030" w:rsidRDefault="00A623B8" w:rsidP="00A623B8">
      <w:pPr>
        <w:tabs>
          <w:tab w:val="left" w:pos="3720"/>
        </w:tabs>
        <w:spacing w:before="120" w:after="120"/>
        <w:rPr>
          <w:rFonts w:ascii="Frutiger LT Std 45 Light" w:hAnsi="Frutiger LT Std 45 Light"/>
          <w:sz w:val="20"/>
        </w:rPr>
      </w:pPr>
      <w:r>
        <w:rPr>
          <w:rFonts w:ascii="Frutiger LT Std 45 Light" w:hAnsi="Frutiger LT Std 45 Light"/>
          <w:sz w:val="20"/>
        </w:rPr>
        <w:tab/>
      </w:r>
    </w:p>
    <w:p w14:paraId="7978732D" w14:textId="77777777" w:rsidR="007E3FFA" w:rsidRPr="00C02A25" w:rsidRDefault="007E3FFA" w:rsidP="008308DC">
      <w:pPr>
        <w:spacing w:before="120" w:after="120"/>
        <w:rPr>
          <w:rFonts w:ascii="Frutiger LT Std 45 Light" w:hAnsi="Frutiger LT Std 45 Light"/>
          <w:sz w:val="20"/>
        </w:rPr>
      </w:pPr>
    </w:p>
    <w:tbl>
      <w:tblPr>
        <w:tblpPr w:leftFromText="141" w:rightFromText="141" w:vertAnchor="text" w:horzAnchor="margin" w:tblpX="1696" w:tblpY="9"/>
        <w:tblOverlap w:val="never"/>
        <w:tblW w:w="4060" w:type="pct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261"/>
        <w:gridCol w:w="1841"/>
        <w:gridCol w:w="2227"/>
      </w:tblGrid>
      <w:tr w:rsidR="0034710C" w:rsidRPr="00C02A25" w14:paraId="35768B79" w14:textId="77777777" w:rsidTr="00152FC0">
        <w:trPr>
          <w:trHeight w:hRule="exact" w:val="510"/>
        </w:trPr>
        <w:tc>
          <w:tcPr>
            <w:tcW w:w="2225" w:type="pct"/>
            <w:vAlign w:val="center"/>
          </w:tcPr>
          <w:p w14:paraId="6B7D3BCD" w14:textId="6D0E3FA8" w:rsidR="000E540D" w:rsidRPr="00C02A25" w:rsidRDefault="00944AB6" w:rsidP="00152FC0">
            <w:pPr>
              <w:jc w:val="left"/>
              <w:rPr>
                <w:rFonts w:ascii="Frutiger LT Std 45 Light" w:hAnsi="Frutiger LT Std 45 Light"/>
                <w:sz w:val="20"/>
              </w:rPr>
            </w:pPr>
            <w:proofErr w:type="spellStart"/>
            <w:r>
              <w:rPr>
                <w:rFonts w:ascii="Frutiger LT Std 45 Light" w:hAnsi="Frutiger LT Std 45 Light"/>
                <w:sz w:val="20"/>
              </w:rPr>
              <w:t>Projekteerija</w:t>
            </w:r>
            <w:proofErr w:type="spellEnd"/>
          </w:p>
        </w:tc>
        <w:tc>
          <w:tcPr>
            <w:tcW w:w="1256" w:type="pct"/>
            <w:vAlign w:val="center"/>
          </w:tcPr>
          <w:p w14:paraId="3E6C153E" w14:textId="3CB92886" w:rsidR="000E540D" w:rsidRPr="00152FC0" w:rsidRDefault="00944AB6" w:rsidP="00152FC0">
            <w:pPr>
              <w:jc w:val="left"/>
              <w:rPr>
                <w:rFonts w:ascii="Frutiger LT Std 45 Light" w:hAnsi="Frutiger LT Std 45 Light"/>
                <w:b/>
                <w:sz w:val="20"/>
              </w:rPr>
            </w:pPr>
            <w:r>
              <w:rPr>
                <w:rFonts w:ascii="Frutiger LT Std 45 Light" w:hAnsi="Frutiger LT Std 45 Light"/>
                <w:b/>
                <w:sz w:val="20"/>
              </w:rPr>
              <w:t xml:space="preserve">Andrei </w:t>
            </w:r>
            <w:proofErr w:type="spellStart"/>
            <w:r>
              <w:rPr>
                <w:rFonts w:ascii="Frutiger LT Std 45 Light" w:hAnsi="Frutiger LT Std 45 Light"/>
                <w:b/>
                <w:sz w:val="20"/>
              </w:rPr>
              <w:t>Bogdanov</w:t>
            </w:r>
            <w:proofErr w:type="spellEnd"/>
          </w:p>
        </w:tc>
        <w:tc>
          <w:tcPr>
            <w:tcW w:w="1519" w:type="pct"/>
            <w:vAlign w:val="center"/>
          </w:tcPr>
          <w:p w14:paraId="5377C968" w14:textId="36D6090D" w:rsidR="000E540D" w:rsidRPr="00152FC0" w:rsidRDefault="000E540D" w:rsidP="00152FC0">
            <w:pPr>
              <w:jc w:val="center"/>
              <w:rPr>
                <w:rFonts w:ascii="Frutiger LT Std 45 Light" w:hAnsi="Frutiger LT Std 45 Light"/>
                <w:i/>
                <w:iCs/>
                <w:sz w:val="18"/>
              </w:rPr>
            </w:pPr>
            <w:r w:rsidRPr="00152FC0">
              <w:rPr>
                <w:rFonts w:ascii="Frutiger LT Std 45 Light" w:hAnsi="Frutiger LT Std 45 Light"/>
                <w:i/>
                <w:iCs/>
                <w:sz w:val="18"/>
              </w:rPr>
              <w:t>/allkirjastatud digitaalselt/</w:t>
            </w:r>
          </w:p>
        </w:tc>
      </w:tr>
      <w:tr w:rsidR="00152FC0" w:rsidRPr="00C02A25" w14:paraId="0B73E537" w14:textId="77777777" w:rsidTr="00152FC0">
        <w:trPr>
          <w:trHeight w:hRule="exact" w:val="510"/>
        </w:trPr>
        <w:tc>
          <w:tcPr>
            <w:tcW w:w="2225" w:type="pct"/>
            <w:vAlign w:val="center"/>
          </w:tcPr>
          <w:p w14:paraId="125828E9" w14:textId="6B96ACE1" w:rsidR="00152FC0" w:rsidRDefault="00152FC0" w:rsidP="00152FC0">
            <w:pPr>
              <w:jc w:val="left"/>
              <w:rPr>
                <w:rFonts w:ascii="Frutiger LT Std 45 Light" w:hAnsi="Frutiger LT Std 45 Light"/>
                <w:sz w:val="20"/>
              </w:rPr>
            </w:pPr>
            <w:r w:rsidRPr="00152FC0">
              <w:rPr>
                <w:rFonts w:ascii="Frutiger LT Std 45 Light" w:hAnsi="Frutiger LT Std 45 Light"/>
                <w:sz w:val="20"/>
              </w:rPr>
              <w:t>Raudteerajatiste</w:t>
            </w:r>
            <w:r>
              <w:rPr>
                <w:rFonts w:ascii="Frutiger LT Std 45 Light" w:hAnsi="Frutiger LT Std 45 Light"/>
                <w:sz w:val="20"/>
              </w:rPr>
              <w:t xml:space="preserve"> vastutav spetsialist</w:t>
            </w:r>
          </w:p>
        </w:tc>
        <w:tc>
          <w:tcPr>
            <w:tcW w:w="1256" w:type="pct"/>
            <w:vAlign w:val="center"/>
          </w:tcPr>
          <w:p w14:paraId="5B262153" w14:textId="7351FC2D" w:rsidR="00152FC0" w:rsidRDefault="00152FC0" w:rsidP="00152FC0">
            <w:pPr>
              <w:jc w:val="left"/>
              <w:rPr>
                <w:rFonts w:ascii="Frutiger LT Std 45 Light" w:hAnsi="Frutiger LT Std 45 Light"/>
                <w:b/>
                <w:sz w:val="20"/>
              </w:rPr>
            </w:pPr>
            <w:r w:rsidRPr="00152FC0">
              <w:rPr>
                <w:rFonts w:ascii="Frutiger LT Std 45 Light" w:hAnsi="Frutiger LT Std 45 Light"/>
                <w:b/>
                <w:sz w:val="20"/>
              </w:rPr>
              <w:t>Ivar Leidus</w:t>
            </w:r>
          </w:p>
        </w:tc>
        <w:tc>
          <w:tcPr>
            <w:tcW w:w="1519" w:type="pct"/>
            <w:vAlign w:val="center"/>
          </w:tcPr>
          <w:p w14:paraId="60D94D35" w14:textId="466B8E08" w:rsidR="00152FC0" w:rsidRPr="00C02A25" w:rsidRDefault="00152FC0" w:rsidP="00152FC0">
            <w:pPr>
              <w:jc w:val="center"/>
              <w:rPr>
                <w:rFonts w:ascii="Frutiger LT Std 45 Light" w:hAnsi="Frutiger LT Std 45 Light"/>
                <w:i/>
                <w:iCs/>
                <w:sz w:val="20"/>
              </w:rPr>
            </w:pPr>
            <w:r w:rsidRPr="00152FC0">
              <w:rPr>
                <w:rFonts w:ascii="Frutiger LT Std 45 Light" w:hAnsi="Frutiger LT Std 45 Light"/>
                <w:i/>
                <w:iCs/>
                <w:sz w:val="18"/>
              </w:rPr>
              <w:t>/allkirjastatud digitaalselt/</w:t>
            </w:r>
          </w:p>
        </w:tc>
      </w:tr>
      <w:tr w:rsidR="00152FC0" w:rsidRPr="00C02A25" w14:paraId="20120A89" w14:textId="77777777" w:rsidTr="00152FC0">
        <w:trPr>
          <w:trHeight w:hRule="exact" w:val="510"/>
        </w:trPr>
        <w:tc>
          <w:tcPr>
            <w:tcW w:w="2225" w:type="pct"/>
            <w:vAlign w:val="center"/>
          </w:tcPr>
          <w:p w14:paraId="7335E7A7" w14:textId="6F411713" w:rsidR="00152FC0" w:rsidRPr="00C02A25" w:rsidRDefault="00152FC0" w:rsidP="00152FC0">
            <w:pPr>
              <w:jc w:val="left"/>
              <w:rPr>
                <w:rFonts w:ascii="Frutiger LT Std 45 Light" w:hAnsi="Frutiger LT Std 45 Light"/>
                <w:sz w:val="20"/>
              </w:rPr>
            </w:pPr>
            <w:r>
              <w:rPr>
                <w:rFonts w:ascii="Frutiger LT Std 45 Light" w:hAnsi="Frutiger LT Std 45 Light"/>
                <w:sz w:val="20"/>
              </w:rPr>
              <w:t>Projektijuht</w:t>
            </w:r>
          </w:p>
        </w:tc>
        <w:tc>
          <w:tcPr>
            <w:tcW w:w="1256" w:type="pct"/>
            <w:vAlign w:val="center"/>
          </w:tcPr>
          <w:p w14:paraId="7604F012" w14:textId="0E87DE32" w:rsidR="00152FC0" w:rsidRPr="00152FC0" w:rsidRDefault="00152FC0" w:rsidP="00152FC0">
            <w:pPr>
              <w:jc w:val="left"/>
              <w:rPr>
                <w:rFonts w:ascii="Frutiger LT Std 45 Light" w:hAnsi="Frutiger LT Std 45 Light"/>
                <w:b/>
                <w:sz w:val="20"/>
              </w:rPr>
            </w:pPr>
            <w:r>
              <w:rPr>
                <w:rFonts w:ascii="Frutiger LT Std 45 Light" w:hAnsi="Frutiger LT Std 45 Light"/>
                <w:b/>
                <w:sz w:val="20"/>
              </w:rPr>
              <w:t xml:space="preserve">Vadim </w:t>
            </w:r>
            <w:proofErr w:type="spellStart"/>
            <w:r>
              <w:rPr>
                <w:rFonts w:ascii="Frutiger LT Std 45 Light" w:hAnsi="Frutiger LT Std 45 Light"/>
                <w:b/>
                <w:sz w:val="20"/>
              </w:rPr>
              <w:t>Mahkats</w:t>
            </w:r>
            <w:proofErr w:type="spellEnd"/>
          </w:p>
        </w:tc>
        <w:tc>
          <w:tcPr>
            <w:tcW w:w="1519" w:type="pct"/>
            <w:vAlign w:val="center"/>
          </w:tcPr>
          <w:p w14:paraId="367ACCDD" w14:textId="6950C58E" w:rsidR="00152FC0" w:rsidRPr="00152FC0" w:rsidRDefault="00152FC0" w:rsidP="00152FC0">
            <w:pPr>
              <w:jc w:val="center"/>
              <w:rPr>
                <w:rFonts w:ascii="Frutiger LT Std 45 Light" w:hAnsi="Frutiger LT Std 45 Light"/>
                <w:i/>
                <w:iCs/>
                <w:sz w:val="18"/>
              </w:rPr>
            </w:pPr>
            <w:r w:rsidRPr="00152FC0">
              <w:rPr>
                <w:rFonts w:ascii="Frutiger LT Std 45 Light" w:hAnsi="Frutiger LT Std 45 Light"/>
                <w:i/>
                <w:iCs/>
                <w:sz w:val="18"/>
              </w:rPr>
              <w:t>/allkirjastatud digitaalselt/</w:t>
            </w:r>
          </w:p>
        </w:tc>
      </w:tr>
    </w:tbl>
    <w:p w14:paraId="0C9C1F11" w14:textId="4908276D" w:rsidR="00B12FA3" w:rsidRPr="00C64129" w:rsidRDefault="00B12FA3" w:rsidP="008E6030">
      <w:pPr>
        <w:spacing w:before="120" w:after="120"/>
        <w:jc w:val="left"/>
        <w:rPr>
          <w:rFonts w:asciiTheme="minorHAnsi" w:hAnsiTheme="minorHAnsi"/>
          <w:b/>
          <w:sz w:val="20"/>
          <w:lang w:val="ru-RU"/>
        </w:rPr>
      </w:pPr>
      <w:bookmarkStart w:id="4" w:name="_GoBack"/>
      <w:bookmarkEnd w:id="4"/>
    </w:p>
    <w:sectPr w:rsidR="00B12FA3" w:rsidRPr="00C64129" w:rsidSect="00CD18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454" w:footer="68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3F31D" w14:textId="77777777" w:rsidR="00657FA4" w:rsidRDefault="00657FA4">
      <w:r>
        <w:separator/>
      </w:r>
    </w:p>
  </w:endnote>
  <w:endnote w:type="continuationSeparator" w:id="0">
    <w:p w14:paraId="7FC967AD" w14:textId="77777777" w:rsidR="00657FA4" w:rsidRDefault="00657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Leelawadee UI Semi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5CA45" w14:textId="77777777" w:rsidR="009242F5" w:rsidRDefault="009242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4DC0B0" w14:textId="77777777" w:rsidR="009242F5" w:rsidRDefault="009242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6"/>
      <w:gridCol w:w="1560"/>
      <w:gridCol w:w="3780"/>
    </w:tblGrid>
    <w:tr w:rsidR="00CD18C0" w:rsidRPr="00CF6BEE" w14:paraId="01087AFF" w14:textId="77777777" w:rsidTr="008E6030">
      <w:tc>
        <w:tcPr>
          <w:tcW w:w="2042" w:type="pct"/>
        </w:tcPr>
        <w:p w14:paraId="1892FB85" w14:textId="0775F00E" w:rsidR="00CD18C0" w:rsidRPr="008A3331" w:rsidRDefault="00CD18C0" w:rsidP="00CD18C0">
          <w:pPr>
            <w:pStyle w:val="Footer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</w:p>
      </w:tc>
      <w:tc>
        <w:tcPr>
          <w:tcW w:w="864" w:type="pct"/>
          <w:vAlign w:val="bottom"/>
        </w:tcPr>
        <w:p w14:paraId="52870028" w14:textId="631928BA" w:rsidR="008E6030" w:rsidRDefault="008E6030" w:rsidP="008E6030">
          <w:pPr>
            <w:pStyle w:val="Footer"/>
            <w:jc w:val="center"/>
            <w:rPr>
              <w:rFonts w:ascii="Frutiger LT Std 45 Light" w:hAnsi="Frutiger LT Std 45 Light"/>
              <w:i/>
              <w:iCs/>
              <w:sz w:val="18"/>
              <w:szCs w:val="18"/>
            </w:rPr>
          </w:pPr>
          <w:r w:rsidRPr="00C02A25">
            <w:rPr>
              <w:rFonts w:ascii="Frutiger LT Std 45 Light" w:hAnsi="Frutiger LT Std 45 Light"/>
              <w:i/>
              <w:iCs/>
              <w:sz w:val="18"/>
              <w:szCs w:val="18"/>
            </w:rPr>
            <w:t>Ta</w:t>
          </w:r>
          <w:r w:rsidR="00944AB6">
            <w:rPr>
              <w:rFonts w:ascii="Frutiger LT Std 45 Light" w:hAnsi="Frutiger LT Std 45 Light"/>
              <w:i/>
              <w:iCs/>
              <w:sz w:val="18"/>
              <w:szCs w:val="18"/>
            </w:rPr>
            <w:t>llinn</w:t>
          </w:r>
          <w:r w:rsidRPr="00C02A25">
            <w:rPr>
              <w:rFonts w:ascii="Frutiger LT Std 45 Light" w:hAnsi="Frutiger LT Std 45 Light"/>
              <w:i/>
              <w:iCs/>
              <w:sz w:val="18"/>
              <w:szCs w:val="18"/>
            </w:rPr>
            <w:t>,</w:t>
          </w:r>
        </w:p>
        <w:p w14:paraId="59C7CC25" w14:textId="7568194D" w:rsidR="00CD18C0" w:rsidRPr="0028596E" w:rsidRDefault="00152FC0" w:rsidP="00152FC0">
          <w:pPr>
            <w:pStyle w:val="Footer"/>
            <w:jc w:val="center"/>
            <w:rPr>
              <w:i/>
              <w:iCs/>
              <w:sz w:val="16"/>
              <w:szCs w:val="16"/>
            </w:rPr>
          </w:pPr>
          <w:r>
            <w:rPr>
              <w:i/>
              <w:iCs/>
              <w:sz w:val="18"/>
              <w:szCs w:val="18"/>
            </w:rPr>
            <w:t>juuni</w:t>
          </w:r>
          <w:r w:rsidR="0028596E" w:rsidRPr="0028596E">
            <w:rPr>
              <w:i/>
              <w:iCs/>
              <w:sz w:val="18"/>
              <w:szCs w:val="18"/>
            </w:rPr>
            <w:t xml:space="preserve"> 22</w:t>
          </w:r>
        </w:p>
      </w:tc>
      <w:tc>
        <w:tcPr>
          <w:tcW w:w="2095" w:type="pct"/>
          <w:vAlign w:val="bottom"/>
        </w:tcPr>
        <w:p w14:paraId="6244B60A" w14:textId="10EDA23E" w:rsidR="008A3331" w:rsidRPr="00CF6BEE" w:rsidRDefault="008A3331" w:rsidP="008A3331">
          <w:pPr>
            <w:pStyle w:val="Footer"/>
            <w:tabs>
              <w:tab w:val="left" w:pos="3260"/>
            </w:tabs>
            <w:jc w:val="right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</w:p>
      </w:tc>
    </w:tr>
  </w:tbl>
  <w:p w14:paraId="05CA12C3" w14:textId="77777777" w:rsidR="00CD18C0" w:rsidRDefault="00CD18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60AC3" w14:textId="77777777" w:rsidR="009242F5" w:rsidRPr="00C02A25" w:rsidRDefault="009242F5" w:rsidP="00A8764D">
    <w:pPr>
      <w:pStyle w:val="Footer"/>
      <w:jc w:val="center"/>
      <w:rPr>
        <w:rFonts w:ascii="Frutiger LT Std 45 Light" w:hAnsi="Frutiger LT Std 45 Light"/>
        <w:i/>
        <w:iCs/>
        <w:sz w:val="18"/>
        <w:szCs w:val="18"/>
      </w:rPr>
    </w:pPr>
    <w:r w:rsidRPr="00C02A25">
      <w:rPr>
        <w:rFonts w:ascii="Frutiger LT Std 45 Light" w:hAnsi="Frutiger LT Std 45 Light"/>
        <w:i/>
        <w:iCs/>
        <w:sz w:val="18"/>
        <w:szCs w:val="18"/>
      </w:rPr>
      <w:t>Tartu</w:t>
    </w:r>
    <w:r w:rsidR="00A8764D" w:rsidRPr="00C02A25">
      <w:rPr>
        <w:rFonts w:ascii="Frutiger LT Std 45 Light" w:hAnsi="Frutiger LT Std 45 Light"/>
        <w:i/>
        <w:iCs/>
        <w:sz w:val="18"/>
        <w:szCs w:val="18"/>
      </w:rPr>
      <w:t>,</w:t>
    </w:r>
  </w:p>
  <w:p w14:paraId="7347B8A6" w14:textId="392F5FDF" w:rsidR="009242F5" w:rsidRPr="00536931" w:rsidRDefault="00EE1B77" w:rsidP="00A8764D">
    <w:pPr>
      <w:pStyle w:val="Footer"/>
      <w:jc w:val="center"/>
      <w:rPr>
        <w:rFonts w:ascii="Frutiger LT Std 45 Light" w:hAnsi="Frutiger LT Std 45 Light"/>
        <w:i/>
        <w:iCs/>
        <w:sz w:val="18"/>
        <w:szCs w:val="18"/>
      </w:rPr>
    </w:pPr>
    <w:r w:rsidRPr="00C02A25">
      <w:rPr>
        <w:rFonts w:ascii="Frutiger LT Std 45 Light" w:hAnsi="Frutiger LT Std 45 Light"/>
        <w:i/>
        <w:iCs/>
        <w:sz w:val="18"/>
        <w:szCs w:val="18"/>
      </w:rPr>
      <w:t>august</w:t>
    </w:r>
    <w:r w:rsidR="00EA2A5E" w:rsidRPr="00C02A25">
      <w:rPr>
        <w:rFonts w:ascii="Frutiger LT Std 45 Light" w:hAnsi="Frutiger LT Std 45 Light"/>
        <w:i/>
        <w:iCs/>
        <w:sz w:val="18"/>
        <w:szCs w:val="18"/>
      </w:rPr>
      <w:t xml:space="preserve"> </w:t>
    </w:r>
    <w:r w:rsidR="00D37B73" w:rsidRPr="00C02A25">
      <w:rPr>
        <w:rFonts w:ascii="Frutiger LT Std 45 Light" w:hAnsi="Frutiger LT Std 45 Light"/>
        <w:i/>
        <w:iCs/>
        <w:sz w:val="18"/>
        <w:szCs w:val="18"/>
      </w:rPr>
      <w:t>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9B2AD" w14:textId="77777777" w:rsidR="00657FA4" w:rsidRDefault="00657FA4">
      <w:r>
        <w:separator/>
      </w:r>
    </w:p>
  </w:footnote>
  <w:footnote w:type="continuationSeparator" w:id="0">
    <w:p w14:paraId="51A474CE" w14:textId="77777777" w:rsidR="00657FA4" w:rsidRDefault="00657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79B3C" w14:textId="60978C39" w:rsidR="009242F5" w:rsidRDefault="009242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6030">
      <w:rPr>
        <w:rStyle w:val="PageNumber"/>
        <w:noProof/>
      </w:rPr>
      <w:t>1</w:t>
    </w:r>
    <w:r>
      <w:rPr>
        <w:rStyle w:val="PageNumber"/>
      </w:rPr>
      <w:fldChar w:fldCharType="end"/>
    </w:r>
  </w:p>
  <w:p w14:paraId="1EFB012D" w14:textId="77777777" w:rsidR="009242F5" w:rsidRDefault="009242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FD298" w14:textId="144A5B1E" w:rsidR="008E6030" w:rsidRDefault="008E6030">
    <w:pPr>
      <w:pStyle w:val="Header"/>
    </w:pPr>
    <w:r>
      <w:rPr>
        <w:noProof/>
        <w:lang w:eastAsia="et-EE"/>
      </w:rPr>
      <w:drawing>
        <wp:inline distT="0" distB="0" distL="0" distR="0" wp14:anchorId="03964A72" wp14:editId="37B2A1E6">
          <wp:extent cx="2619128" cy="576000"/>
          <wp:effectExtent l="0" t="0" r="0" b="0"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128" cy="57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4C5E2" w14:textId="64963EC8" w:rsidR="008F43F9" w:rsidRDefault="008750A4">
    <w:pPr>
      <w:pStyle w:val="Header"/>
    </w:pPr>
    <w:r>
      <w:rPr>
        <w:noProof/>
        <w:lang w:eastAsia="et-EE"/>
      </w:rPr>
      <w:drawing>
        <wp:inline distT="0" distB="0" distL="0" distR="0" wp14:anchorId="72F35E30" wp14:editId="0EE14767">
          <wp:extent cx="2619128" cy="576000"/>
          <wp:effectExtent l="0" t="0" r="0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128" cy="57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D3CC7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3C7A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ACE8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D2AE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2CED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A2F7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56CC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9454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5D0E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16B0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5021EB"/>
    <w:multiLevelType w:val="multilevel"/>
    <w:tmpl w:val="38766D9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E040D31"/>
    <w:multiLevelType w:val="multilevel"/>
    <w:tmpl w:val="72BC32D4"/>
    <w:lvl w:ilvl="0">
      <w:start w:val="1"/>
      <w:numFmt w:val="decimal"/>
      <w:pStyle w:val="Loetelu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odyt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0CA70C5"/>
    <w:multiLevelType w:val="multilevel"/>
    <w:tmpl w:val="219E04F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A1B4B0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1154871"/>
    <w:multiLevelType w:val="hybridMultilevel"/>
    <w:tmpl w:val="A092B0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D359E8"/>
    <w:multiLevelType w:val="hybridMultilevel"/>
    <w:tmpl w:val="9AC4FE8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01177"/>
    <w:multiLevelType w:val="multilevel"/>
    <w:tmpl w:val="64E4EA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6EA52FA"/>
    <w:multiLevelType w:val="hybridMultilevel"/>
    <w:tmpl w:val="49EA09B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6A7C5C"/>
    <w:multiLevelType w:val="multilevel"/>
    <w:tmpl w:val="8EBC68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6"/>
  </w:num>
  <w:num w:numId="2">
    <w:abstractNumId w:val="18"/>
  </w:num>
  <w:num w:numId="3">
    <w:abstractNumId w:val="10"/>
  </w:num>
  <w:num w:numId="4">
    <w:abstractNumId w:val="11"/>
  </w:num>
  <w:num w:numId="5">
    <w:abstractNumId w:val="13"/>
  </w:num>
  <w:num w:numId="6">
    <w:abstractNumId w:val="14"/>
  </w:num>
  <w:num w:numId="7">
    <w:abstractNumId w:val="17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GB" w:vendorID="8" w:dllVersion="513" w:checkStyle="1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13"/>
  <w:drawingGridVerticalSpacing w:val="113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61441" fillcolor="white">
      <v:fill color="white"/>
      <v:textbox inset=",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B9"/>
    <w:rsid w:val="000015EF"/>
    <w:rsid w:val="00001C0A"/>
    <w:rsid w:val="00007149"/>
    <w:rsid w:val="000247CC"/>
    <w:rsid w:val="000265D8"/>
    <w:rsid w:val="000271EF"/>
    <w:rsid w:val="00031C03"/>
    <w:rsid w:val="00040321"/>
    <w:rsid w:val="0004177E"/>
    <w:rsid w:val="000427E0"/>
    <w:rsid w:val="00047D0F"/>
    <w:rsid w:val="00054BE4"/>
    <w:rsid w:val="00061F3E"/>
    <w:rsid w:val="000634A5"/>
    <w:rsid w:val="000639FE"/>
    <w:rsid w:val="0007258F"/>
    <w:rsid w:val="00083166"/>
    <w:rsid w:val="000911A0"/>
    <w:rsid w:val="00092B35"/>
    <w:rsid w:val="000937D3"/>
    <w:rsid w:val="000A1465"/>
    <w:rsid w:val="000A54C8"/>
    <w:rsid w:val="000A6F54"/>
    <w:rsid w:val="000C2635"/>
    <w:rsid w:val="000C3F3B"/>
    <w:rsid w:val="000D1AE9"/>
    <w:rsid w:val="000D3317"/>
    <w:rsid w:val="000E31BF"/>
    <w:rsid w:val="000E4365"/>
    <w:rsid w:val="000E540D"/>
    <w:rsid w:val="000F3815"/>
    <w:rsid w:val="000F3FB1"/>
    <w:rsid w:val="000F780F"/>
    <w:rsid w:val="00103AD0"/>
    <w:rsid w:val="00110121"/>
    <w:rsid w:val="001153E1"/>
    <w:rsid w:val="001201D4"/>
    <w:rsid w:val="00126CAD"/>
    <w:rsid w:val="0013489C"/>
    <w:rsid w:val="001354C6"/>
    <w:rsid w:val="001402C8"/>
    <w:rsid w:val="00141B85"/>
    <w:rsid w:val="00143823"/>
    <w:rsid w:val="001440BD"/>
    <w:rsid w:val="00147189"/>
    <w:rsid w:val="00152FC0"/>
    <w:rsid w:val="00165672"/>
    <w:rsid w:val="001710C6"/>
    <w:rsid w:val="00172BBB"/>
    <w:rsid w:val="00187B4E"/>
    <w:rsid w:val="00195F88"/>
    <w:rsid w:val="001A0F4A"/>
    <w:rsid w:val="001A2D8B"/>
    <w:rsid w:val="001B4C8F"/>
    <w:rsid w:val="001C0A4B"/>
    <w:rsid w:val="001C39EA"/>
    <w:rsid w:val="001C5165"/>
    <w:rsid w:val="001C6F00"/>
    <w:rsid w:val="001D2F2F"/>
    <w:rsid w:val="001E1060"/>
    <w:rsid w:val="001F09F4"/>
    <w:rsid w:val="001F1896"/>
    <w:rsid w:val="001F723E"/>
    <w:rsid w:val="001F7F4F"/>
    <w:rsid w:val="00201CB3"/>
    <w:rsid w:val="00205CE7"/>
    <w:rsid w:val="00207C4A"/>
    <w:rsid w:val="00212E74"/>
    <w:rsid w:val="002146E8"/>
    <w:rsid w:val="0022058F"/>
    <w:rsid w:val="0023750E"/>
    <w:rsid w:val="00240E88"/>
    <w:rsid w:val="002440A5"/>
    <w:rsid w:val="00247577"/>
    <w:rsid w:val="00252AA9"/>
    <w:rsid w:val="00252D4F"/>
    <w:rsid w:val="002533FF"/>
    <w:rsid w:val="002603DF"/>
    <w:rsid w:val="00266563"/>
    <w:rsid w:val="002721CE"/>
    <w:rsid w:val="0027451F"/>
    <w:rsid w:val="0028596E"/>
    <w:rsid w:val="0029345A"/>
    <w:rsid w:val="00295479"/>
    <w:rsid w:val="002A3B11"/>
    <w:rsid w:val="002A4A6C"/>
    <w:rsid w:val="002B4C8C"/>
    <w:rsid w:val="002C32F5"/>
    <w:rsid w:val="002C6445"/>
    <w:rsid w:val="002D046E"/>
    <w:rsid w:val="002D7063"/>
    <w:rsid w:val="002E5F63"/>
    <w:rsid w:val="002E6180"/>
    <w:rsid w:val="002E6E41"/>
    <w:rsid w:val="002E7E39"/>
    <w:rsid w:val="002F3128"/>
    <w:rsid w:val="002F3CEE"/>
    <w:rsid w:val="002F723D"/>
    <w:rsid w:val="003049D2"/>
    <w:rsid w:val="003129B4"/>
    <w:rsid w:val="00314CF4"/>
    <w:rsid w:val="00314D86"/>
    <w:rsid w:val="00314FA6"/>
    <w:rsid w:val="00325B8F"/>
    <w:rsid w:val="00327673"/>
    <w:rsid w:val="00341030"/>
    <w:rsid w:val="00342189"/>
    <w:rsid w:val="0034471D"/>
    <w:rsid w:val="003463A1"/>
    <w:rsid w:val="00347085"/>
    <w:rsid w:val="0034710C"/>
    <w:rsid w:val="00355B00"/>
    <w:rsid w:val="003604A0"/>
    <w:rsid w:val="00377AA2"/>
    <w:rsid w:val="00380420"/>
    <w:rsid w:val="00381EB2"/>
    <w:rsid w:val="003935A9"/>
    <w:rsid w:val="003A1427"/>
    <w:rsid w:val="003A59E0"/>
    <w:rsid w:val="003A74A2"/>
    <w:rsid w:val="003B1728"/>
    <w:rsid w:val="003C06F7"/>
    <w:rsid w:val="003C2313"/>
    <w:rsid w:val="003C74E3"/>
    <w:rsid w:val="003D1985"/>
    <w:rsid w:val="003D6443"/>
    <w:rsid w:val="003D69F6"/>
    <w:rsid w:val="003E0B66"/>
    <w:rsid w:val="003E210F"/>
    <w:rsid w:val="003E28FF"/>
    <w:rsid w:val="003E5EF7"/>
    <w:rsid w:val="003E7F9B"/>
    <w:rsid w:val="003F57BB"/>
    <w:rsid w:val="003F6728"/>
    <w:rsid w:val="003F7D42"/>
    <w:rsid w:val="0040398F"/>
    <w:rsid w:val="00404D28"/>
    <w:rsid w:val="00417103"/>
    <w:rsid w:val="004243E6"/>
    <w:rsid w:val="00426085"/>
    <w:rsid w:val="00435A8A"/>
    <w:rsid w:val="00442078"/>
    <w:rsid w:val="00443455"/>
    <w:rsid w:val="00447C1C"/>
    <w:rsid w:val="00454FF1"/>
    <w:rsid w:val="004621AA"/>
    <w:rsid w:val="00474948"/>
    <w:rsid w:val="00474C69"/>
    <w:rsid w:val="00476771"/>
    <w:rsid w:val="00486BBA"/>
    <w:rsid w:val="00491BC0"/>
    <w:rsid w:val="004A1635"/>
    <w:rsid w:val="004A7079"/>
    <w:rsid w:val="004B0CAD"/>
    <w:rsid w:val="004C5AFC"/>
    <w:rsid w:val="004D45EF"/>
    <w:rsid w:val="004D4819"/>
    <w:rsid w:val="004F0685"/>
    <w:rsid w:val="004F1193"/>
    <w:rsid w:val="004F3DF1"/>
    <w:rsid w:val="004F6521"/>
    <w:rsid w:val="004F66B2"/>
    <w:rsid w:val="005015EB"/>
    <w:rsid w:val="00504E4A"/>
    <w:rsid w:val="00516C6C"/>
    <w:rsid w:val="005225B3"/>
    <w:rsid w:val="00526D80"/>
    <w:rsid w:val="00536592"/>
    <w:rsid w:val="00536931"/>
    <w:rsid w:val="00541EB9"/>
    <w:rsid w:val="005423E1"/>
    <w:rsid w:val="005451F2"/>
    <w:rsid w:val="00550BC1"/>
    <w:rsid w:val="00561E8E"/>
    <w:rsid w:val="005668AF"/>
    <w:rsid w:val="005675B0"/>
    <w:rsid w:val="00570F53"/>
    <w:rsid w:val="0057104F"/>
    <w:rsid w:val="005735B6"/>
    <w:rsid w:val="005849BD"/>
    <w:rsid w:val="005A05D3"/>
    <w:rsid w:val="005C318A"/>
    <w:rsid w:val="005C5632"/>
    <w:rsid w:val="005D108F"/>
    <w:rsid w:val="005D600A"/>
    <w:rsid w:val="005E326C"/>
    <w:rsid w:val="00601390"/>
    <w:rsid w:val="00601EFE"/>
    <w:rsid w:val="006044EF"/>
    <w:rsid w:val="00607C1A"/>
    <w:rsid w:val="00620F85"/>
    <w:rsid w:val="00622785"/>
    <w:rsid w:val="006239AC"/>
    <w:rsid w:val="006251E4"/>
    <w:rsid w:val="0062754C"/>
    <w:rsid w:val="00646092"/>
    <w:rsid w:val="00653118"/>
    <w:rsid w:val="00653A51"/>
    <w:rsid w:val="00656FC6"/>
    <w:rsid w:val="00657FA4"/>
    <w:rsid w:val="006652C9"/>
    <w:rsid w:val="00673F3E"/>
    <w:rsid w:val="006869A5"/>
    <w:rsid w:val="00690916"/>
    <w:rsid w:val="0069359F"/>
    <w:rsid w:val="006A4720"/>
    <w:rsid w:val="006B6663"/>
    <w:rsid w:val="006C1489"/>
    <w:rsid w:val="006C53FB"/>
    <w:rsid w:val="006C669D"/>
    <w:rsid w:val="006C6CCE"/>
    <w:rsid w:val="006E06E6"/>
    <w:rsid w:val="006E2F87"/>
    <w:rsid w:val="006E7A53"/>
    <w:rsid w:val="006F2408"/>
    <w:rsid w:val="007008E6"/>
    <w:rsid w:val="00702A7D"/>
    <w:rsid w:val="0070310C"/>
    <w:rsid w:val="00710CBB"/>
    <w:rsid w:val="0071207B"/>
    <w:rsid w:val="00713E27"/>
    <w:rsid w:val="007202A4"/>
    <w:rsid w:val="00721789"/>
    <w:rsid w:val="00722581"/>
    <w:rsid w:val="00733FC1"/>
    <w:rsid w:val="00736C73"/>
    <w:rsid w:val="00744B03"/>
    <w:rsid w:val="00753BFE"/>
    <w:rsid w:val="00760ECA"/>
    <w:rsid w:val="00764EE4"/>
    <w:rsid w:val="0077118A"/>
    <w:rsid w:val="00776891"/>
    <w:rsid w:val="007776C8"/>
    <w:rsid w:val="0077777B"/>
    <w:rsid w:val="00782F28"/>
    <w:rsid w:val="00784C1E"/>
    <w:rsid w:val="00787144"/>
    <w:rsid w:val="007916A1"/>
    <w:rsid w:val="00793C1B"/>
    <w:rsid w:val="007A6563"/>
    <w:rsid w:val="007B4FE2"/>
    <w:rsid w:val="007C4DE6"/>
    <w:rsid w:val="007D1A97"/>
    <w:rsid w:val="007D45C1"/>
    <w:rsid w:val="007E1BAF"/>
    <w:rsid w:val="007E1FCF"/>
    <w:rsid w:val="007E3FFA"/>
    <w:rsid w:val="007E6387"/>
    <w:rsid w:val="007E7C77"/>
    <w:rsid w:val="007F534D"/>
    <w:rsid w:val="0080362B"/>
    <w:rsid w:val="00814537"/>
    <w:rsid w:val="00820F68"/>
    <w:rsid w:val="00822DE5"/>
    <w:rsid w:val="00827E7E"/>
    <w:rsid w:val="008308DC"/>
    <w:rsid w:val="008322FE"/>
    <w:rsid w:val="008366DD"/>
    <w:rsid w:val="00837B21"/>
    <w:rsid w:val="00850B45"/>
    <w:rsid w:val="00854E06"/>
    <w:rsid w:val="008551D4"/>
    <w:rsid w:val="008639BC"/>
    <w:rsid w:val="008750A4"/>
    <w:rsid w:val="00887CDA"/>
    <w:rsid w:val="008A104B"/>
    <w:rsid w:val="008A3331"/>
    <w:rsid w:val="008B7DD2"/>
    <w:rsid w:val="008C3A93"/>
    <w:rsid w:val="008C6636"/>
    <w:rsid w:val="008D0AA9"/>
    <w:rsid w:val="008D743B"/>
    <w:rsid w:val="008E498D"/>
    <w:rsid w:val="008E6030"/>
    <w:rsid w:val="008F066B"/>
    <w:rsid w:val="008F43F9"/>
    <w:rsid w:val="00901B2B"/>
    <w:rsid w:val="00916282"/>
    <w:rsid w:val="00916B3A"/>
    <w:rsid w:val="009242F5"/>
    <w:rsid w:val="00925292"/>
    <w:rsid w:val="009271E7"/>
    <w:rsid w:val="0093139D"/>
    <w:rsid w:val="0093426B"/>
    <w:rsid w:val="00934665"/>
    <w:rsid w:val="009354C2"/>
    <w:rsid w:val="00943B12"/>
    <w:rsid w:val="00944AB6"/>
    <w:rsid w:val="00944AFE"/>
    <w:rsid w:val="009452DA"/>
    <w:rsid w:val="00945A80"/>
    <w:rsid w:val="0094645A"/>
    <w:rsid w:val="00955B18"/>
    <w:rsid w:val="00962A9F"/>
    <w:rsid w:val="009721CD"/>
    <w:rsid w:val="00974679"/>
    <w:rsid w:val="00981E2C"/>
    <w:rsid w:val="00982617"/>
    <w:rsid w:val="0098439C"/>
    <w:rsid w:val="009848CB"/>
    <w:rsid w:val="00985E2C"/>
    <w:rsid w:val="00991E97"/>
    <w:rsid w:val="009A3B74"/>
    <w:rsid w:val="009A7E91"/>
    <w:rsid w:val="009B0839"/>
    <w:rsid w:val="009B2FEC"/>
    <w:rsid w:val="009B6CE0"/>
    <w:rsid w:val="009B7214"/>
    <w:rsid w:val="009C1D8A"/>
    <w:rsid w:val="009E074B"/>
    <w:rsid w:val="009E251A"/>
    <w:rsid w:val="009E49BB"/>
    <w:rsid w:val="009E4FB0"/>
    <w:rsid w:val="009F496F"/>
    <w:rsid w:val="00A02221"/>
    <w:rsid w:val="00A04A2B"/>
    <w:rsid w:val="00A05FA7"/>
    <w:rsid w:val="00A11E64"/>
    <w:rsid w:val="00A16725"/>
    <w:rsid w:val="00A2178C"/>
    <w:rsid w:val="00A2334F"/>
    <w:rsid w:val="00A47DF9"/>
    <w:rsid w:val="00A61137"/>
    <w:rsid w:val="00A623B8"/>
    <w:rsid w:val="00A62776"/>
    <w:rsid w:val="00A63BA3"/>
    <w:rsid w:val="00A706F5"/>
    <w:rsid w:val="00A70A54"/>
    <w:rsid w:val="00A71413"/>
    <w:rsid w:val="00A74A82"/>
    <w:rsid w:val="00A762E1"/>
    <w:rsid w:val="00A8764D"/>
    <w:rsid w:val="00A90550"/>
    <w:rsid w:val="00A971F7"/>
    <w:rsid w:val="00AB0243"/>
    <w:rsid w:val="00AB2644"/>
    <w:rsid w:val="00AC201E"/>
    <w:rsid w:val="00AC4B83"/>
    <w:rsid w:val="00AD3009"/>
    <w:rsid w:val="00AD3CC8"/>
    <w:rsid w:val="00AE0AEA"/>
    <w:rsid w:val="00AE4872"/>
    <w:rsid w:val="00AF22BC"/>
    <w:rsid w:val="00AF630C"/>
    <w:rsid w:val="00B062F3"/>
    <w:rsid w:val="00B1006F"/>
    <w:rsid w:val="00B12FA3"/>
    <w:rsid w:val="00B2291C"/>
    <w:rsid w:val="00B244EA"/>
    <w:rsid w:val="00B27916"/>
    <w:rsid w:val="00B34682"/>
    <w:rsid w:val="00B37322"/>
    <w:rsid w:val="00B44627"/>
    <w:rsid w:val="00B469CD"/>
    <w:rsid w:val="00B518C5"/>
    <w:rsid w:val="00B5298C"/>
    <w:rsid w:val="00B52F69"/>
    <w:rsid w:val="00B61C40"/>
    <w:rsid w:val="00B67974"/>
    <w:rsid w:val="00B7495A"/>
    <w:rsid w:val="00B80743"/>
    <w:rsid w:val="00B82BBF"/>
    <w:rsid w:val="00B83156"/>
    <w:rsid w:val="00B8690F"/>
    <w:rsid w:val="00B90A52"/>
    <w:rsid w:val="00B92324"/>
    <w:rsid w:val="00BA0420"/>
    <w:rsid w:val="00BB6ABC"/>
    <w:rsid w:val="00BB74F4"/>
    <w:rsid w:val="00BC2080"/>
    <w:rsid w:val="00BD024D"/>
    <w:rsid w:val="00BD356E"/>
    <w:rsid w:val="00BD48F1"/>
    <w:rsid w:val="00BE1C3A"/>
    <w:rsid w:val="00C00E99"/>
    <w:rsid w:val="00C02A25"/>
    <w:rsid w:val="00C0747F"/>
    <w:rsid w:val="00C10E2A"/>
    <w:rsid w:val="00C11FDF"/>
    <w:rsid w:val="00C22E4F"/>
    <w:rsid w:val="00C25CDB"/>
    <w:rsid w:val="00C35865"/>
    <w:rsid w:val="00C362ED"/>
    <w:rsid w:val="00C41547"/>
    <w:rsid w:val="00C43400"/>
    <w:rsid w:val="00C43D60"/>
    <w:rsid w:val="00C45C1C"/>
    <w:rsid w:val="00C50B4B"/>
    <w:rsid w:val="00C52B4C"/>
    <w:rsid w:val="00C6040C"/>
    <w:rsid w:val="00C60CC1"/>
    <w:rsid w:val="00C60E86"/>
    <w:rsid w:val="00C61360"/>
    <w:rsid w:val="00C61F38"/>
    <w:rsid w:val="00C64129"/>
    <w:rsid w:val="00C67210"/>
    <w:rsid w:val="00C6790F"/>
    <w:rsid w:val="00C67C84"/>
    <w:rsid w:val="00C71CA2"/>
    <w:rsid w:val="00C8037C"/>
    <w:rsid w:val="00C81F88"/>
    <w:rsid w:val="00C8456C"/>
    <w:rsid w:val="00C87454"/>
    <w:rsid w:val="00C90283"/>
    <w:rsid w:val="00C922C6"/>
    <w:rsid w:val="00C95FEC"/>
    <w:rsid w:val="00C96077"/>
    <w:rsid w:val="00C971BA"/>
    <w:rsid w:val="00C97A1F"/>
    <w:rsid w:val="00CA0786"/>
    <w:rsid w:val="00CA1523"/>
    <w:rsid w:val="00CA228A"/>
    <w:rsid w:val="00CB0C15"/>
    <w:rsid w:val="00CC75C2"/>
    <w:rsid w:val="00CD162B"/>
    <w:rsid w:val="00CD18C0"/>
    <w:rsid w:val="00CD55DE"/>
    <w:rsid w:val="00CD7989"/>
    <w:rsid w:val="00CE2612"/>
    <w:rsid w:val="00CF23B9"/>
    <w:rsid w:val="00CF5B44"/>
    <w:rsid w:val="00CF6BEE"/>
    <w:rsid w:val="00CF6E29"/>
    <w:rsid w:val="00CF7F4A"/>
    <w:rsid w:val="00D01D59"/>
    <w:rsid w:val="00D06AF0"/>
    <w:rsid w:val="00D0773A"/>
    <w:rsid w:val="00D15606"/>
    <w:rsid w:val="00D263CE"/>
    <w:rsid w:val="00D3494B"/>
    <w:rsid w:val="00D37B73"/>
    <w:rsid w:val="00D412E3"/>
    <w:rsid w:val="00D4540A"/>
    <w:rsid w:val="00D53F5D"/>
    <w:rsid w:val="00D6146E"/>
    <w:rsid w:val="00D61FF2"/>
    <w:rsid w:val="00D65717"/>
    <w:rsid w:val="00D749D8"/>
    <w:rsid w:val="00D817E6"/>
    <w:rsid w:val="00D92B9A"/>
    <w:rsid w:val="00D94F7F"/>
    <w:rsid w:val="00D95E1C"/>
    <w:rsid w:val="00DB1E7B"/>
    <w:rsid w:val="00DB3469"/>
    <w:rsid w:val="00DB4E26"/>
    <w:rsid w:val="00DC0A44"/>
    <w:rsid w:val="00DC1970"/>
    <w:rsid w:val="00DC45DC"/>
    <w:rsid w:val="00DC7D37"/>
    <w:rsid w:val="00DD56AD"/>
    <w:rsid w:val="00DD6AD8"/>
    <w:rsid w:val="00DD6AF1"/>
    <w:rsid w:val="00DD6E05"/>
    <w:rsid w:val="00DD7E10"/>
    <w:rsid w:val="00DE57CD"/>
    <w:rsid w:val="00DE6D07"/>
    <w:rsid w:val="00DF663E"/>
    <w:rsid w:val="00E17C1B"/>
    <w:rsid w:val="00E30D54"/>
    <w:rsid w:val="00E44569"/>
    <w:rsid w:val="00E551C8"/>
    <w:rsid w:val="00E60DB5"/>
    <w:rsid w:val="00E65225"/>
    <w:rsid w:val="00E65E2F"/>
    <w:rsid w:val="00E73698"/>
    <w:rsid w:val="00E77745"/>
    <w:rsid w:val="00E81147"/>
    <w:rsid w:val="00E829FF"/>
    <w:rsid w:val="00E848D9"/>
    <w:rsid w:val="00E855A2"/>
    <w:rsid w:val="00E9068C"/>
    <w:rsid w:val="00E921F6"/>
    <w:rsid w:val="00E93065"/>
    <w:rsid w:val="00EA2A5E"/>
    <w:rsid w:val="00EA659B"/>
    <w:rsid w:val="00EB4278"/>
    <w:rsid w:val="00EB7BFF"/>
    <w:rsid w:val="00EC0ACF"/>
    <w:rsid w:val="00EC321E"/>
    <w:rsid w:val="00ED1E44"/>
    <w:rsid w:val="00ED5D34"/>
    <w:rsid w:val="00EE1B77"/>
    <w:rsid w:val="00EE25F7"/>
    <w:rsid w:val="00EE5CCB"/>
    <w:rsid w:val="00EE6381"/>
    <w:rsid w:val="00F012C2"/>
    <w:rsid w:val="00F01733"/>
    <w:rsid w:val="00F213A6"/>
    <w:rsid w:val="00F24BBF"/>
    <w:rsid w:val="00F35562"/>
    <w:rsid w:val="00F36254"/>
    <w:rsid w:val="00F36412"/>
    <w:rsid w:val="00F37571"/>
    <w:rsid w:val="00F43D41"/>
    <w:rsid w:val="00F468ED"/>
    <w:rsid w:val="00F52DAD"/>
    <w:rsid w:val="00F61830"/>
    <w:rsid w:val="00F73AFF"/>
    <w:rsid w:val="00F872CA"/>
    <w:rsid w:val="00F903EB"/>
    <w:rsid w:val="00F914A8"/>
    <w:rsid w:val="00F93F20"/>
    <w:rsid w:val="00FA1893"/>
    <w:rsid w:val="00FA2C79"/>
    <w:rsid w:val="00FA35AB"/>
    <w:rsid w:val="00FB0B9E"/>
    <w:rsid w:val="00FB6B97"/>
    <w:rsid w:val="00FD42A6"/>
    <w:rsid w:val="00FE2900"/>
    <w:rsid w:val="00FE689E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 fillcolor="white">
      <v:fill color="white"/>
      <v:textbox inset=",,0"/>
    </o:shapedefaults>
    <o:shapelayout v:ext="edit">
      <o:idmap v:ext="edit" data="1"/>
    </o:shapelayout>
  </w:shapeDefaults>
  <w:decimalSymbol w:val=","/>
  <w:listSeparator w:val=";"/>
  <w14:docId w14:val="38F3ACCB"/>
  <w15:docId w15:val="{D2F29573-C6A0-4174-8D1E-68C0A007A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1BA"/>
    <w:pPr>
      <w:jc w:val="both"/>
    </w:pPr>
    <w:rPr>
      <w:rFonts w:ascii="Trebuchet MS" w:hAnsi="Trebuchet MS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iCs/>
      <w:sz w:val="28"/>
      <w:szCs w:val="24"/>
    </w:rPr>
  </w:style>
  <w:style w:type="paragraph" w:styleId="Heading3">
    <w:name w:val="heading 3"/>
    <w:basedOn w:val="Normal"/>
    <w:next w:val="Normal"/>
    <w:qFormat/>
    <w:pPr>
      <w:keepNext/>
      <w:jc w:val="left"/>
      <w:outlineLvl w:val="2"/>
    </w:pPr>
    <w:rPr>
      <w:rFonts w:ascii="Arial" w:hAnsi="Arial" w:cs="Arial"/>
      <w:sz w:val="40"/>
      <w:szCs w:val="4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cs="Arial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ind w:right="284"/>
    </w:pPr>
    <w:rPr>
      <w:szCs w:val="24"/>
    </w:rPr>
  </w:style>
  <w:style w:type="paragraph" w:customStyle="1" w:styleId="Pea">
    <w:name w:val="Pea"/>
    <w:basedOn w:val="BodyText"/>
    <w:pPr>
      <w:ind w:left="-1134"/>
      <w:jc w:val="center"/>
    </w:pPr>
    <w:rPr>
      <w:sz w:val="28"/>
    </w:rPr>
  </w:style>
  <w:style w:type="paragraph" w:customStyle="1" w:styleId="Loetelu">
    <w:name w:val="Loetelu"/>
    <w:basedOn w:val="BodyText"/>
    <w:pPr>
      <w:numPr>
        <w:numId w:val="4"/>
      </w:numPr>
      <w:spacing w:before="120"/>
    </w:pPr>
  </w:style>
  <w:style w:type="paragraph" w:customStyle="1" w:styleId="Bodyt">
    <w:name w:val="Bodyt"/>
    <w:basedOn w:val="Normal"/>
    <w:pPr>
      <w:numPr>
        <w:ilvl w:val="1"/>
        <w:numId w:val="4"/>
      </w:numPr>
    </w:pPr>
  </w:style>
  <w:style w:type="paragraph" w:styleId="BodyTextIndent2">
    <w:name w:val="Body Text Indent 2"/>
    <w:basedOn w:val="Normal"/>
    <w:semiHidden/>
    <w:pPr>
      <w:ind w:left="284" w:hanging="284"/>
    </w:pPr>
    <w:rPr>
      <w:szCs w:val="24"/>
      <w:lang w:eastAsia="et-EE"/>
    </w:rPr>
  </w:style>
  <w:style w:type="paragraph" w:customStyle="1" w:styleId="ReturnAddress">
    <w:name w:val="Return Address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AE0AEA"/>
    <w:rPr>
      <w:color w:val="605E5C"/>
      <w:shd w:val="clear" w:color="auto" w:fill="E1DFDD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Indent">
    <w:name w:val="Body Text Indent"/>
    <w:basedOn w:val="Normal"/>
    <w:link w:val="BodyTextIndentChar"/>
    <w:semiHidden/>
    <w:pPr>
      <w:ind w:left="2160" w:firstLine="720"/>
      <w:jc w:val="center"/>
    </w:pPr>
    <w:rPr>
      <w:rFonts w:ascii="Arial" w:hAnsi="Arial"/>
      <w:sz w:val="48"/>
      <w:szCs w:val="48"/>
      <w:lang w:val="x-none"/>
    </w:rPr>
  </w:style>
  <w:style w:type="paragraph" w:styleId="CommentText">
    <w:name w:val="annotation text"/>
    <w:basedOn w:val="Normal"/>
    <w:link w:val="CommentTextChar"/>
    <w:uiPriority w:val="99"/>
    <w:semiHidden/>
    <w:rsid w:val="00CF23B9"/>
    <w:pPr>
      <w:jc w:val="left"/>
    </w:pPr>
    <w:rPr>
      <w:rFonts w:ascii="Times New Roman" w:hAnsi="Times New Roman"/>
      <w:sz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CF23B9"/>
    <w:rPr>
      <w:lang w:val="en-US" w:eastAsia="en-US"/>
    </w:rPr>
  </w:style>
  <w:style w:type="character" w:customStyle="1" w:styleId="HeaderChar">
    <w:name w:val="Header Char"/>
    <w:link w:val="Header"/>
    <w:uiPriority w:val="99"/>
    <w:rsid w:val="00D412E3"/>
    <w:rPr>
      <w:sz w:val="24"/>
      <w:lang w:val="et-EE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D1A9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link w:val="Title"/>
    <w:uiPriority w:val="10"/>
    <w:rsid w:val="007D1A97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BodyTextIndentChar">
    <w:name w:val="Body Text Indent Char"/>
    <w:link w:val="BodyTextIndent"/>
    <w:semiHidden/>
    <w:rsid w:val="00F24BBF"/>
    <w:rPr>
      <w:rFonts w:ascii="Arial" w:hAnsi="Arial" w:cs="Arial"/>
      <w:sz w:val="48"/>
      <w:szCs w:val="48"/>
      <w:lang w:eastAsia="en-US"/>
    </w:rPr>
  </w:style>
  <w:style w:type="paragraph" w:styleId="ListParagraph">
    <w:name w:val="List Paragraph"/>
    <w:basedOn w:val="Normal"/>
    <w:uiPriority w:val="34"/>
    <w:qFormat/>
    <w:rsid w:val="009B0839"/>
    <w:pPr>
      <w:ind w:left="708"/>
    </w:pPr>
  </w:style>
  <w:style w:type="character" w:customStyle="1" w:styleId="st1">
    <w:name w:val="st1"/>
    <w:rsid w:val="00782F28"/>
  </w:style>
  <w:style w:type="paragraph" w:styleId="BalloonText">
    <w:name w:val="Balloon Text"/>
    <w:basedOn w:val="Normal"/>
    <w:link w:val="BalloonTextChar"/>
    <w:uiPriority w:val="99"/>
    <w:semiHidden/>
    <w:unhideWhenUsed/>
    <w:rsid w:val="00653A5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653A51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6A472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43F9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CD18C0"/>
    <w:rPr>
      <w:rFonts w:ascii="Trebuchet MS" w:hAnsi="Trebuchet MS"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D18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1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03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52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9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74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956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99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695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24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999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2976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7231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941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5550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dezda\Local%20Settings\Temporary%20Internet%20Files\OLK5\Korrald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7F893-6DA1-478C-8E16-4EFE2A343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Korraldus.dot</Template>
  <TotalTime>78</TotalTime>
  <Pages>1</Pages>
  <Words>81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Teostajad</vt:lpstr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Teostajad</dc:title>
  <dc:subject/>
  <dc:creator>Ott</dc:creator>
  <cp:keywords/>
  <cp:lastModifiedBy>Vadim</cp:lastModifiedBy>
  <cp:revision>17</cp:revision>
  <cp:lastPrinted>2021-08-24T10:07:00Z</cp:lastPrinted>
  <dcterms:created xsi:type="dcterms:W3CDTF">2021-09-13T06:40:00Z</dcterms:created>
  <dcterms:modified xsi:type="dcterms:W3CDTF">2022-06-28T11:02:00Z</dcterms:modified>
</cp:coreProperties>
</file>